
<file path=[Content_Types].xml><?xml version="1.0" encoding="utf-8"?>
<Types xmlns="http://schemas.openxmlformats.org/package/2006/content-types">
  <Default Extension="bin" ContentType="application/vnd.ms-office.activeX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04A08" w14:textId="662BAD2D" w:rsidR="0025617A" w:rsidRPr="008E7767" w:rsidRDefault="00CE056E" w:rsidP="00C001F9">
      <w:pPr>
        <w:pStyle w:val="Heading1"/>
        <w:jc w:val="center"/>
        <w:rPr>
          <w:rFonts w:asciiTheme="minorHAnsi" w:hAnsiTheme="minorHAnsi" w:cs="Arial"/>
          <w:sz w:val="40"/>
          <w:lang w:val="en-US"/>
        </w:rPr>
      </w:pPr>
      <w:r w:rsidRPr="00074158">
        <w:rPr>
          <w:rFonts w:asciiTheme="minorHAnsi" w:hAnsiTheme="minorHAnsi" w:cs="Arial"/>
          <w:sz w:val="40"/>
        </w:rPr>
        <w:t>Impact Analysis Report</w:t>
      </w:r>
      <w:r w:rsidR="008E7767">
        <w:rPr>
          <w:rFonts w:asciiTheme="minorHAnsi" w:hAnsiTheme="minorHAnsi" w:cs="Arial"/>
          <w:sz w:val="40"/>
          <w:lang w:val="en-US"/>
        </w:rPr>
        <w:t xml:space="preserve"> </w:t>
      </w:r>
      <w:bookmarkStart w:id="0" w:name="_Hlk90467927"/>
      <w:r w:rsidR="008E7767" w:rsidRPr="00415DAD">
        <w:rPr>
          <w:rFonts w:asciiTheme="minorHAnsi" w:hAnsiTheme="minorHAnsi" w:cs="Arial"/>
          <w:sz w:val="40"/>
          <w:szCs w:val="40"/>
          <w:lang w:val="en-IE"/>
        </w:rPr>
        <w:t>/ RFC-</w:t>
      </w:r>
      <w:r w:rsidR="008E7767" w:rsidRPr="00052CCA">
        <w:rPr>
          <w:rFonts w:asciiTheme="minorHAnsi" w:hAnsiTheme="minorHAnsi" w:cs="Arial"/>
          <w:sz w:val="40"/>
          <w:szCs w:val="40"/>
          <w:lang w:val="en-GB"/>
        </w:rPr>
        <w:t>Proposal</w:t>
      </w:r>
      <w:r w:rsidR="008E7767">
        <w:rPr>
          <w:rFonts w:asciiTheme="minorHAnsi" w:hAnsiTheme="minorHAnsi" w:cs="Arial"/>
          <w:sz w:val="40"/>
        </w:rPr>
        <w:tab/>
      </w:r>
      <w:bookmarkEnd w:id="0"/>
    </w:p>
    <w:p w14:paraId="7564DB7C" w14:textId="77777777" w:rsidR="0025617A" w:rsidRPr="00074158" w:rsidRDefault="0025617A" w:rsidP="00C001F9">
      <w:pPr>
        <w:jc w:val="center"/>
        <w:rPr>
          <w:rFonts w:asciiTheme="minorHAnsi" w:hAnsiTheme="minorHAnsi" w:cs="Arial"/>
          <w:b/>
          <w:bCs/>
          <w:sz w:val="32"/>
          <w:szCs w:val="32"/>
        </w:rPr>
      </w:pPr>
    </w:p>
    <w:p w14:paraId="3945284C" w14:textId="77777777" w:rsidR="00FE4EC9" w:rsidRPr="00074158" w:rsidRDefault="0025617A" w:rsidP="00C001F9">
      <w:pPr>
        <w:rPr>
          <w:rFonts w:asciiTheme="minorHAnsi" w:hAnsiTheme="minorHAnsi" w:cs="Arial"/>
          <w:b/>
          <w:bCs/>
          <w:sz w:val="28"/>
          <w:szCs w:val="28"/>
        </w:rPr>
      </w:pPr>
      <w:r w:rsidRPr="00074158">
        <w:rPr>
          <w:rFonts w:asciiTheme="minorHAnsi" w:hAnsiTheme="minorHAnsi" w:cs="Arial"/>
          <w:b/>
          <w:bCs/>
          <w:sz w:val="28"/>
          <w:szCs w:val="28"/>
        </w:rPr>
        <w:t xml:space="preserve">Section 1: </w:t>
      </w:r>
      <w:r w:rsidR="00543370" w:rsidRPr="00074158">
        <w:rPr>
          <w:rFonts w:asciiTheme="minorHAnsi" w:hAnsiTheme="minorHAnsi" w:cs="Arial"/>
          <w:b/>
          <w:bCs/>
          <w:sz w:val="28"/>
          <w:szCs w:val="28"/>
        </w:rPr>
        <w:t>M</w:t>
      </w:r>
      <w:r w:rsidR="00C001F9" w:rsidRPr="00074158">
        <w:rPr>
          <w:rFonts w:asciiTheme="minorHAnsi" w:hAnsiTheme="minorHAnsi" w:cs="Arial"/>
          <w:b/>
          <w:bCs/>
          <w:sz w:val="28"/>
          <w:szCs w:val="28"/>
        </w:rPr>
        <w:t>eta-data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6662"/>
      </w:tblGrid>
      <w:tr w:rsidR="00CE056E" w:rsidRPr="002337D9" w14:paraId="79F845B0" w14:textId="77777777" w:rsidTr="00C001F9">
        <w:tc>
          <w:tcPr>
            <w:tcW w:w="3085" w:type="dxa"/>
            <w:shd w:val="clear" w:color="auto" w:fill="D9D9D9"/>
          </w:tcPr>
          <w:p w14:paraId="2D27B604" w14:textId="77777777" w:rsidR="00CE056E" w:rsidRPr="002337D9" w:rsidRDefault="00CE056E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RFC ID</w:t>
            </w:r>
          </w:p>
        </w:tc>
        <w:tc>
          <w:tcPr>
            <w:tcW w:w="6662" w:type="dxa"/>
          </w:tcPr>
          <w:p w14:paraId="677E7917" w14:textId="0C3EA793" w:rsidR="000B0436" w:rsidRPr="00982D91" w:rsidRDefault="0009367D" w:rsidP="00074158">
            <w:pPr>
              <w:pStyle w:val="HTMLPreformatted"/>
              <w:spacing w:before="40" w:line="225" w:lineRule="atLeast"/>
              <w:rPr>
                <w:rFonts w:asciiTheme="minorHAnsi" w:hAnsiTheme="minorHAnsi" w:cs="Arial"/>
                <w:bCs/>
                <w:sz w:val="22"/>
                <w:szCs w:val="22"/>
                <w:lang w:val="en-GB"/>
              </w:rPr>
            </w:pPr>
            <w:r w:rsidRPr="6F9A27BB">
              <w:rPr>
                <w:rFonts w:asciiTheme="minorHAnsi" w:hAnsiTheme="minorHAnsi" w:cstheme="minorBidi"/>
                <w:b/>
                <w:bCs/>
                <w:sz w:val="22"/>
                <w:szCs w:val="22"/>
                <w:lang w:val="en-US"/>
              </w:rPr>
              <w:t>RFC_N</w:t>
            </w:r>
            <w:r w:rsidRPr="00A248BF">
              <w:rPr>
                <w:rFonts w:asciiTheme="minorHAnsi" w:hAnsiTheme="minorHAnsi" w:cstheme="minorBidi"/>
                <w:b/>
                <w:bCs/>
                <w:sz w:val="22"/>
                <w:szCs w:val="22"/>
                <w:lang w:val="en-US"/>
              </w:rPr>
              <w:t>CTS</w:t>
            </w:r>
            <w:r w:rsidR="00A248BF" w:rsidRPr="00A248BF">
              <w:rPr>
                <w:rFonts w:asciiTheme="minorHAnsi" w:hAnsiTheme="minorHAnsi" w:cstheme="minorBidi"/>
                <w:b/>
                <w:bCs/>
                <w:sz w:val="22"/>
                <w:szCs w:val="22"/>
                <w:lang w:val="en-US"/>
              </w:rPr>
              <w:t>-</w:t>
            </w:r>
            <w:r w:rsidRPr="00A248BF">
              <w:rPr>
                <w:rFonts w:asciiTheme="minorHAnsi" w:hAnsiTheme="minorHAnsi" w:cstheme="minorBidi"/>
                <w:b/>
                <w:bCs/>
                <w:sz w:val="22"/>
                <w:szCs w:val="22"/>
                <w:lang w:val="en-US"/>
              </w:rPr>
              <w:t>P6_</w:t>
            </w:r>
            <w:r w:rsidR="00225AB9">
              <w:rPr>
                <w:rFonts w:asciiTheme="minorHAnsi" w:hAnsiTheme="minorHAnsi" w:cstheme="minorBidi"/>
                <w:b/>
                <w:bCs/>
                <w:sz w:val="22"/>
                <w:szCs w:val="22"/>
                <w:lang w:val="en-US"/>
              </w:rPr>
              <w:t>0305</w:t>
            </w:r>
            <w:r w:rsidRPr="6F9A27BB">
              <w:rPr>
                <w:rFonts w:asciiTheme="minorHAnsi" w:hAnsiTheme="minorHAnsi" w:cstheme="minorBidi"/>
                <w:b/>
                <w:bCs/>
                <w:sz w:val="22"/>
                <w:szCs w:val="22"/>
                <w:lang w:val="en-US"/>
              </w:rPr>
              <w:t xml:space="preserve"> </w:t>
            </w:r>
            <w:r w:rsidRPr="6F9A27BB">
              <w:rPr>
                <w:rFonts w:asciiTheme="minorHAnsi" w:hAnsiTheme="minorHAnsi" w:cstheme="minorBidi"/>
                <w:sz w:val="22"/>
                <w:szCs w:val="22"/>
                <w:lang w:val="en-US"/>
              </w:rPr>
              <w:t>(</w:t>
            </w:r>
            <w:r w:rsidRPr="00982D91">
              <w:rPr>
                <w:rFonts w:asciiTheme="minorHAnsi" w:hAnsiTheme="minorHAnsi" w:cs="Arial"/>
                <w:bCs/>
                <w:sz w:val="22"/>
                <w:szCs w:val="22"/>
                <w:lang w:val="en-GB"/>
              </w:rPr>
              <w:t>UCCNCTS</w:t>
            </w:r>
            <w:r w:rsidR="00E86F67">
              <w:rPr>
                <w:rFonts w:asciiTheme="minorHAnsi" w:hAnsiTheme="minorHAnsi" w:cs="Arial"/>
                <w:bCs/>
                <w:sz w:val="22"/>
                <w:szCs w:val="22"/>
                <w:lang w:val="en-GB"/>
              </w:rPr>
              <w:t>P6</w:t>
            </w:r>
            <w:r w:rsidRPr="00982D91">
              <w:rPr>
                <w:rFonts w:asciiTheme="minorHAnsi" w:hAnsiTheme="minorHAnsi" w:cs="Arial"/>
                <w:bCs/>
                <w:sz w:val="22"/>
                <w:szCs w:val="22"/>
                <w:lang w:val="en-GB"/>
              </w:rPr>
              <w:t>-</w:t>
            </w:r>
            <w:r w:rsidR="00C51C67">
              <w:rPr>
                <w:rFonts w:asciiTheme="minorHAnsi" w:hAnsiTheme="minorHAnsi" w:cs="Arial"/>
                <w:bCs/>
                <w:sz w:val="22"/>
                <w:szCs w:val="22"/>
                <w:lang w:val="en-GB"/>
              </w:rPr>
              <w:t>293</w:t>
            </w:r>
            <w:r w:rsidR="003571C4">
              <w:rPr>
                <w:rFonts w:asciiTheme="minorHAnsi" w:hAnsiTheme="minorHAnsi" w:cs="Arial"/>
                <w:bCs/>
                <w:sz w:val="22"/>
                <w:szCs w:val="22"/>
                <w:lang w:val="en-GB"/>
              </w:rPr>
              <w:t>)</w:t>
            </w:r>
          </w:p>
        </w:tc>
      </w:tr>
      <w:tr w:rsidR="00FE4EC9" w:rsidRPr="002337D9" w14:paraId="05141D7D" w14:textId="77777777" w:rsidTr="00C001F9">
        <w:tc>
          <w:tcPr>
            <w:tcW w:w="3085" w:type="dxa"/>
            <w:shd w:val="clear" w:color="auto" w:fill="D9D9D9"/>
          </w:tcPr>
          <w:p w14:paraId="44966514" w14:textId="77777777" w:rsidR="00FE4EC9" w:rsidRPr="002337D9" w:rsidRDefault="00CE056E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Related </w:t>
            </w:r>
            <w:r w:rsidR="002F6323"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Incident</w:t>
            </w: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 </w:t>
            </w:r>
            <w:r w:rsidR="00FE4EC9"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ID</w:t>
            </w:r>
          </w:p>
        </w:tc>
        <w:tc>
          <w:tcPr>
            <w:tcW w:w="6662" w:type="dxa"/>
          </w:tcPr>
          <w:p w14:paraId="58B078B8" w14:textId="3F92D8CA" w:rsidR="00FE4EC9" w:rsidRPr="00561ABB" w:rsidRDefault="00D03A0D" w:rsidP="0004792F">
            <w:pPr>
              <w:pStyle w:val="HTMLPreformatted"/>
              <w:spacing w:before="40" w:line="225" w:lineRule="atLeast"/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N/A</w:t>
            </w:r>
          </w:p>
        </w:tc>
      </w:tr>
      <w:tr w:rsidR="00EE7CA2" w:rsidRPr="002337D9" w14:paraId="6722BE22" w14:textId="77777777" w:rsidTr="00C001F9">
        <w:tc>
          <w:tcPr>
            <w:tcW w:w="3085" w:type="dxa"/>
            <w:shd w:val="clear" w:color="auto" w:fill="D9D9D9"/>
          </w:tcPr>
          <w:p w14:paraId="6FBBF470" w14:textId="77777777" w:rsidR="00EE7CA2" w:rsidRPr="002337D9" w:rsidRDefault="00EE7CA2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RFC Initiator / Organization</w:t>
            </w:r>
          </w:p>
        </w:tc>
        <w:tc>
          <w:tcPr>
            <w:tcW w:w="6662" w:type="dxa"/>
          </w:tcPr>
          <w:p w14:paraId="189D5717" w14:textId="4515C65D" w:rsidR="00EE7CA2" w:rsidRPr="00F93EE3" w:rsidRDefault="00DB7130" w:rsidP="00E92DD1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>N</w:t>
            </w:r>
            <w:r w:rsidRPr="00DB7130"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>A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>-</w:t>
            </w:r>
            <w:r w:rsidR="00D03A0D"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>DE</w:t>
            </w:r>
          </w:p>
        </w:tc>
      </w:tr>
      <w:tr w:rsidR="00CE056E" w:rsidRPr="002337D9" w14:paraId="75552075" w14:textId="77777777" w:rsidTr="00C001F9">
        <w:tc>
          <w:tcPr>
            <w:tcW w:w="3085" w:type="dxa"/>
            <w:shd w:val="clear" w:color="auto" w:fill="D9D9D9"/>
          </w:tcPr>
          <w:p w14:paraId="3AE501B5" w14:textId="77777777" w:rsidR="00CE056E" w:rsidRPr="002337D9" w:rsidRDefault="00CE056E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CI</w:t>
            </w:r>
          </w:p>
        </w:tc>
        <w:tc>
          <w:tcPr>
            <w:tcW w:w="6662" w:type="dxa"/>
          </w:tcPr>
          <w:p w14:paraId="7E7F510B" w14:textId="10FDF552" w:rsidR="00CE056E" w:rsidRPr="00402055" w:rsidRDefault="00E86F67" w:rsidP="00E2743B">
            <w:pPr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NCTS-P6 (DDNTA-6.</w:t>
            </w:r>
            <w:r w:rsidR="00FD6C38"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4</w:t>
            </w:r>
            <w:r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.0-v1.0</w:t>
            </w:r>
            <w:r w:rsidR="00FD6C38"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2</w:t>
            </w:r>
            <w:r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 xml:space="preserve"> – CSE-v60.4.</w:t>
            </w:r>
            <w:r w:rsidR="00FD6C38"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8</w:t>
            </w:r>
            <w:r>
              <w:rPr>
                <w:rStyle w:val="normaltextrun"/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  <w:t>)</w:t>
            </w:r>
            <w:r>
              <w:rPr>
                <w:rStyle w:val="normaltextrun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 </w:t>
            </w:r>
            <w:r>
              <w:rPr>
                <w:rStyle w:val="eop"/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  <w:t> </w:t>
            </w:r>
          </w:p>
        </w:tc>
      </w:tr>
      <w:tr w:rsidR="00FE4EC9" w:rsidRPr="002337D9" w14:paraId="16A5C75C" w14:textId="77777777" w:rsidTr="00C001F9">
        <w:tc>
          <w:tcPr>
            <w:tcW w:w="3085" w:type="dxa"/>
            <w:shd w:val="clear" w:color="auto" w:fill="D9D9D9"/>
          </w:tcPr>
          <w:p w14:paraId="5DCB264F" w14:textId="77777777" w:rsidR="00FE4EC9" w:rsidRPr="002337D9" w:rsidRDefault="00FE4EC9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Type</w:t>
            </w:r>
            <w:r w:rsidR="002F6323"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 of Change</w:t>
            </w:r>
          </w:p>
        </w:tc>
        <w:tc>
          <w:tcPr>
            <w:tcW w:w="6662" w:type="dxa"/>
          </w:tcPr>
          <w:p w14:paraId="55897DA3" w14:textId="12315FA6" w:rsidR="00FE4EC9" w:rsidRPr="002337D9" w:rsidRDefault="00423DCF" w:rsidP="009B4627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Medium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4792F"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2337D9" w:rsidRPr="002337D9">
              <w:rPr>
                <w:rFonts w:asciiTheme="minorHAnsi" w:hAnsiTheme="minorHAnsi" w:cs="Arial"/>
                <w:b/>
                <w:sz w:val="22"/>
                <w:szCs w:val="22"/>
              </w:rPr>
              <w:t xml:space="preserve">Standard 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Critical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4792F"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2337D9" w:rsidRPr="002337D9">
              <w:rPr>
                <w:rFonts w:asciiTheme="minorHAnsi" w:hAnsiTheme="minorHAnsi" w:cs="Arial"/>
                <w:b/>
                <w:sz w:val="22"/>
                <w:szCs w:val="22"/>
              </w:rPr>
              <w:t>Emergency</w:t>
            </w:r>
          </w:p>
        </w:tc>
      </w:tr>
      <w:tr w:rsidR="003643E4" w:rsidRPr="0088067D" w14:paraId="2873D76C" w14:textId="77777777" w:rsidTr="00A248BF">
        <w:trPr>
          <w:trHeight w:val="1550"/>
        </w:trPr>
        <w:tc>
          <w:tcPr>
            <w:tcW w:w="3085" w:type="dxa"/>
            <w:shd w:val="clear" w:color="auto" w:fill="D9D9D9"/>
          </w:tcPr>
          <w:p w14:paraId="70DDD289" w14:textId="77777777" w:rsidR="003643E4" w:rsidRPr="00582723" w:rsidRDefault="003643E4" w:rsidP="003643E4">
            <w:pPr>
              <w:spacing w:before="40"/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</w:pPr>
            <w:r w:rsidRPr="00582723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Nature of Change</w:t>
            </w:r>
          </w:p>
        </w:tc>
        <w:tc>
          <w:tcPr>
            <w:tcW w:w="6662" w:type="dxa"/>
          </w:tcPr>
          <w:p w14:paraId="08E2C1DE" w14:textId="0CD41652" w:rsidR="003643E4" w:rsidRPr="000440A7" w:rsidRDefault="00A553A0" w:rsidP="003643E4">
            <w:pPr>
              <w:spacing w:before="40"/>
              <w:rPr>
                <w:rFonts w:asciiTheme="minorHAnsi" w:hAnsiTheme="minorHAnsi" w:cs="Arial"/>
                <w:sz w:val="22"/>
                <w:szCs w:val="22"/>
                <w:lang w:val="en-US" w:eastAsia="x-none"/>
              </w:rPr>
            </w:pPr>
            <w:r w:rsidRPr="000440A7">
              <w:rPr>
                <w:rFonts w:cs="Arial"/>
                <w:lang w:eastAsia="x-none"/>
              </w:rPr>
              <w:object w:dxaOrig="225" w:dyaOrig="225" w14:anchorId="6539AB8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84.75pt;height:22.5pt" o:ole="">
                  <v:imagedata r:id="rId11" o:title=""/>
                  <o:lock v:ext="edit" aspectratio="f"/>
                </v:shape>
                <w:control r:id="rId12" w:name="OptionButton131" w:shapeid="_x0000_i1029"/>
              </w:object>
            </w:r>
            <w:r w:rsidRPr="000440A7">
              <w:rPr>
                <w:rFonts w:cs="Arial"/>
                <w:lang w:eastAsia="x-none"/>
              </w:rPr>
              <w:object w:dxaOrig="225" w:dyaOrig="225" w14:anchorId="11BA1907">
                <v:shape id="_x0000_i1031" type="#_x0000_t75" style="width:195pt;height:22.5pt" o:ole="">
                  <v:imagedata r:id="rId13" o:title=""/>
                  <o:lock v:ext="edit" aspectratio="f"/>
                </v:shape>
                <w:control r:id="rId14" w:name="OptionButton141" w:shapeid="_x0000_i1031"/>
              </w:object>
            </w:r>
          </w:p>
          <w:p w14:paraId="7E340AEE" w14:textId="77777777" w:rsidR="003643E4" w:rsidRPr="000440A7" w:rsidRDefault="003643E4" w:rsidP="003643E4">
            <w:pPr>
              <w:spacing w:before="120"/>
              <w:rPr>
                <w:rFonts w:asciiTheme="minorHAnsi" w:hAnsiTheme="minorHAnsi" w:cs="Arial"/>
                <w:sz w:val="22"/>
                <w:szCs w:val="22"/>
                <w:lang w:val="en-US" w:eastAsia="x-none"/>
              </w:rPr>
            </w:pPr>
            <w:r w:rsidRPr="000440A7">
              <w:rPr>
                <w:rFonts w:asciiTheme="minorHAnsi" w:hAnsiTheme="minorHAnsi" w:cs="Arial"/>
                <w:sz w:val="22"/>
                <w:szCs w:val="22"/>
                <w:lang w:val="en-US" w:eastAsia="x-none"/>
              </w:rPr>
              <w:t>Justification for Evolutive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6436"/>
            </w:tblGrid>
            <w:tr w:rsidR="00AC7F03" w:rsidRPr="000440A7" w14:paraId="2DC98205" w14:textId="77777777" w:rsidTr="00A248BF">
              <w:trPr>
                <w:trHeight w:val="514"/>
              </w:trPr>
              <w:tc>
                <w:tcPr>
                  <w:tcW w:w="6573" w:type="dxa"/>
                </w:tcPr>
                <w:p w14:paraId="2D944FE3" w14:textId="136C2C8C" w:rsidR="00E23144" w:rsidRPr="0095141C" w:rsidRDefault="00E23144" w:rsidP="0085152A">
                  <w:pPr>
                    <w:pStyle w:val="HTMLPreformatted"/>
                    <w:spacing w:before="40" w:line="225" w:lineRule="atLeast"/>
                    <w:rPr>
                      <w:rFonts w:asciiTheme="minorHAnsi" w:hAnsiTheme="minorHAnsi" w:cstheme="minorHAnsi"/>
                      <w:sz w:val="22"/>
                      <w:szCs w:val="22"/>
                      <w:lang w:val="en-US"/>
                    </w:rPr>
                  </w:pPr>
                </w:p>
              </w:tc>
            </w:tr>
          </w:tbl>
          <w:p w14:paraId="268DC964" w14:textId="77777777" w:rsidR="003643E4" w:rsidRPr="000440A7" w:rsidRDefault="003643E4" w:rsidP="003643E4">
            <w:pPr>
              <w:tabs>
                <w:tab w:val="left" w:pos="1050"/>
              </w:tabs>
              <w:rPr>
                <w:rFonts w:asciiTheme="minorHAnsi" w:hAnsiTheme="minorHAnsi" w:cs="Arial"/>
                <w:sz w:val="22"/>
                <w:szCs w:val="22"/>
                <w:lang w:val="en-US" w:eastAsia="x-none"/>
              </w:rPr>
            </w:pPr>
          </w:p>
        </w:tc>
      </w:tr>
      <w:tr w:rsidR="002F6323" w:rsidRPr="002337D9" w14:paraId="7035EEA1" w14:textId="77777777" w:rsidTr="00C001F9">
        <w:tc>
          <w:tcPr>
            <w:tcW w:w="3085" w:type="dxa"/>
            <w:shd w:val="clear" w:color="auto" w:fill="D9D9D9"/>
          </w:tcPr>
          <w:p w14:paraId="7F1C18C1" w14:textId="77777777" w:rsidR="002F6323" w:rsidRPr="002337D9" w:rsidRDefault="002F6323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RFC Source</w:t>
            </w:r>
          </w:p>
        </w:tc>
        <w:tc>
          <w:tcPr>
            <w:tcW w:w="6662" w:type="dxa"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3282"/>
              <w:gridCol w:w="3164"/>
            </w:tblGrid>
            <w:tr w:rsidR="002337D9" w14:paraId="4A1291F7" w14:textId="77777777" w:rsidTr="00A928F0">
              <w:tc>
                <w:tcPr>
                  <w:tcW w:w="3323" w:type="dxa"/>
                </w:tcPr>
                <w:p w14:paraId="73EEB219" w14:textId="277C0BBA" w:rsidR="002337D9" w:rsidRDefault="002337D9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Low"/>
                        <w:enabled/>
                        <w:calcOnExit w:val="0"/>
                        <w:checkBox>
                          <w:sizeAuto/>
                          <w:default w:val="0"/>
                        </w:checkBox>
                      </w:ffData>
                    </w:fldChar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="00A248BF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</w:t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Legal &amp; Policy Change</w:t>
                  </w:r>
                </w:p>
                <w:p w14:paraId="27337161" w14:textId="77777777" w:rsidR="002337D9" w:rsidRDefault="002337D9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Critical"/>
                        <w:enabled/>
                        <w:calcOnExit w:val="0"/>
                        <w:checkBox>
                          <w:sizeAuto/>
                          <w:default w:val="0"/>
                        </w:checkBox>
                      </w:ffData>
                    </w:fldChar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Organisational Changes</w:t>
                  </w:r>
                </w:p>
              </w:tc>
              <w:tc>
                <w:tcPr>
                  <w:tcW w:w="3216" w:type="dxa"/>
                </w:tcPr>
                <w:p w14:paraId="7B91594C" w14:textId="4B2493C5" w:rsidR="002337D9" w:rsidRDefault="00CD71D4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"/>
                        <w:enabled/>
                        <w:calcOnExit w:val="0"/>
                        <w:checkBox>
                          <w:sizeAuto/>
                          <w:default w:val="1"/>
                        </w:checkBox>
                      </w:ffData>
                    </w:fldChar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="00A248BF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</w:t>
                  </w:r>
                  <w:r w:rsidR="002337D9" w:rsidRPr="002337D9">
                    <w:rPr>
                      <w:rFonts w:asciiTheme="minorHAnsi" w:hAnsiTheme="minorHAnsi" w:cs="Arial"/>
                      <w:b/>
                    </w:rPr>
                    <w:t>B</w:t>
                  </w:r>
                  <w:r w:rsidR="002337D9"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usiness Change</w:t>
                  </w:r>
                </w:p>
                <w:p w14:paraId="121BA841" w14:textId="56DC533B" w:rsidR="002337D9" w:rsidRDefault="00CD71D4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"/>
                        <w:enabled/>
                        <w:calcOnExit w:val="0"/>
                        <w:checkBox>
                          <w:sizeAuto/>
                          <w:default w:val="0"/>
                        </w:checkBox>
                      </w:ffData>
                    </w:fldChar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1A247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="00A248BF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</w:t>
                  </w:r>
                  <w:r w:rsidR="002337D9"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IT Change</w:t>
                  </w:r>
                </w:p>
              </w:tc>
            </w:tr>
          </w:tbl>
          <w:p w14:paraId="45768E17" w14:textId="77777777" w:rsidR="002F6323" w:rsidRPr="002337D9" w:rsidRDefault="002F6323" w:rsidP="00A928F0">
            <w:pPr>
              <w:spacing w:before="4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  <w:tr w:rsidR="003643E4" w:rsidRPr="002337D9" w14:paraId="0AA3B83D" w14:textId="77777777" w:rsidTr="00C001F9">
        <w:tc>
          <w:tcPr>
            <w:tcW w:w="3085" w:type="dxa"/>
            <w:shd w:val="clear" w:color="auto" w:fill="D9D9D9"/>
          </w:tcPr>
          <w:p w14:paraId="6010945E" w14:textId="77777777" w:rsidR="003643E4" w:rsidRPr="002337D9" w:rsidRDefault="003643E4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Review by </w:t>
            </w:r>
            <w:r w:rsidR="000D78E2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B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usiness </w:t>
            </w:r>
            <w:r w:rsidR="000D78E2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U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>ser recommended?</w:t>
            </w:r>
          </w:p>
        </w:tc>
        <w:tc>
          <w:tcPr>
            <w:tcW w:w="6662" w:type="dxa"/>
          </w:tcPr>
          <w:p w14:paraId="7718B9FB" w14:textId="27358463" w:rsidR="003643E4" w:rsidRPr="002337D9" w:rsidRDefault="00A248BF" w:rsidP="003643E4">
            <w:pPr>
              <w:spacing w:before="40"/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 </w:t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Medium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3643E4">
              <w:rPr>
                <w:rFonts w:asciiTheme="minorHAnsi" w:hAnsiTheme="minorHAnsi" w:cs="Arial"/>
                <w:b/>
                <w:sz w:val="22"/>
                <w:szCs w:val="22"/>
              </w:rPr>
              <w:t>Yes</w:t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t xml:space="preserve">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     </w:t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t xml:space="preserve">  </w:t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Critical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3643E4">
              <w:rPr>
                <w:rFonts w:asciiTheme="minorHAnsi" w:hAnsiTheme="minorHAnsi" w:cs="Arial"/>
                <w:b/>
                <w:sz w:val="22"/>
                <w:szCs w:val="22"/>
              </w:rPr>
              <w:t>No</w:t>
            </w:r>
          </w:p>
        </w:tc>
      </w:tr>
    </w:tbl>
    <w:p w14:paraId="45DFBEEC" w14:textId="77777777" w:rsidR="00BE1A5F" w:rsidRPr="00074158" w:rsidRDefault="00BE1A5F" w:rsidP="00C001F9">
      <w:pPr>
        <w:rPr>
          <w:rFonts w:asciiTheme="minorHAnsi" w:hAnsiTheme="minorHAnsi" w:cs="Arial"/>
          <w:b/>
          <w:bCs/>
          <w:sz w:val="26"/>
          <w:szCs w:val="26"/>
        </w:rPr>
      </w:pPr>
    </w:p>
    <w:p w14:paraId="33AC3781" w14:textId="0C075389" w:rsidR="0046158E" w:rsidRPr="00074158" w:rsidRDefault="00EB1D3E" w:rsidP="00C001F9">
      <w:pPr>
        <w:rPr>
          <w:rFonts w:asciiTheme="minorHAnsi" w:hAnsiTheme="minorHAnsi" w:cs="Arial"/>
        </w:rPr>
      </w:pPr>
      <w:r w:rsidRPr="00074158">
        <w:rPr>
          <w:rFonts w:asciiTheme="minorHAnsi" w:hAnsiTheme="minorHAnsi" w:cs="Arial"/>
          <w:b/>
          <w:bCs/>
          <w:i/>
          <w:iCs/>
          <w:color w:val="5C5C5C"/>
          <w:sz w:val="28"/>
          <w:szCs w:val="28"/>
        </w:rPr>
        <w:t xml:space="preserve">Change </w:t>
      </w:r>
      <w:r w:rsidR="008E7767">
        <w:rPr>
          <w:rFonts w:asciiTheme="minorHAnsi" w:hAnsiTheme="minorHAnsi" w:cs="Arial"/>
          <w:b/>
          <w:bCs/>
          <w:i/>
          <w:iCs/>
          <w:color w:val="5C5C5C"/>
          <w:sz w:val="28"/>
          <w:szCs w:val="28"/>
        </w:rPr>
        <w:t>Summary</w:t>
      </w:r>
    </w:p>
    <w:tbl>
      <w:tblPr>
        <w:tblW w:w="98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</w:tblCellMar>
        <w:tblLook w:val="01E0" w:firstRow="1" w:lastRow="1" w:firstColumn="1" w:lastColumn="1" w:noHBand="0" w:noVBand="0"/>
      </w:tblPr>
      <w:tblGrid>
        <w:gridCol w:w="9805"/>
      </w:tblGrid>
      <w:tr w:rsidR="0046158E" w:rsidRPr="00074158" w14:paraId="7CEBEB25" w14:textId="77777777" w:rsidTr="0050029C">
        <w:trPr>
          <w:trHeight w:val="583"/>
        </w:trPr>
        <w:tc>
          <w:tcPr>
            <w:tcW w:w="9805" w:type="dxa"/>
            <w:vAlign w:val="center"/>
          </w:tcPr>
          <w:p w14:paraId="70DA2C8C" w14:textId="36D39591" w:rsidR="00C66131" w:rsidRPr="008A3D92" w:rsidRDefault="00576936" w:rsidP="0084667B">
            <w:pPr>
              <w:jc w:val="both"/>
              <w:rPr>
                <w:rFonts w:asciiTheme="minorHAnsi" w:hAnsiTheme="minorHAnsi" w:cs="Arial"/>
                <w:b/>
                <w:bCs/>
                <w:color w:val="0070C0"/>
                <w:sz w:val="22"/>
                <w:szCs w:val="22"/>
                <w:lang w:val="en-US"/>
              </w:rPr>
            </w:pPr>
            <w:r w:rsidRPr="00576936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NCTS-P6 (DDNTA-6.</w:t>
            </w:r>
            <w:r w:rsidR="0012129F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4</w:t>
            </w:r>
            <w:r w:rsidRPr="00576936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.0-v1.0</w:t>
            </w:r>
            <w:r w:rsidR="0012129F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2</w:t>
            </w:r>
            <w:r w:rsidRPr="00576936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 xml:space="preserve"> – CSE-v60.4.</w:t>
            </w:r>
            <w:r w:rsidR="0012129F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8</w:t>
            </w:r>
            <w:r w:rsidR="00CB31E9" w:rsidRPr="00576936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):</w:t>
            </w:r>
            <w:r w:rsidR="0012129F">
              <w:t xml:space="preserve"> </w:t>
            </w:r>
            <w:r w:rsidR="00A27471" w:rsidRPr="00A27471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 xml:space="preserve">Several corrections based on feedback </w:t>
            </w:r>
            <w:r w:rsidR="00423DCF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received</w:t>
            </w:r>
            <w:r w:rsidR="009A7CF6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 xml:space="preserve"> </w:t>
            </w:r>
            <w:r w:rsidR="00423DCF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 xml:space="preserve">during the </w:t>
            </w:r>
            <w:r w:rsidR="00A27471" w:rsidRPr="00A27471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external review of the DDNTA</w:t>
            </w:r>
            <w:r w:rsidR="00423DCF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-</w:t>
            </w:r>
            <w:r w:rsidR="00E1182B" w:rsidRPr="00E1182B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 xml:space="preserve">6.4.0-v1.02 </w:t>
            </w:r>
            <w:r w:rsidR="00A27471" w:rsidRPr="00A27471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package</w:t>
            </w:r>
            <w:r w:rsidR="008A3D92">
              <w:rPr>
                <w:rFonts w:asciiTheme="minorHAnsi" w:hAnsiTheme="minorHAnsi" w:cstheme="minorHAnsi"/>
                <w:b/>
                <w:color w:val="0070C0"/>
                <w:sz w:val="22"/>
                <w:szCs w:val="22"/>
              </w:rPr>
              <w:t>.</w:t>
            </w:r>
          </w:p>
        </w:tc>
      </w:tr>
      <w:tr w:rsidR="0046158E" w:rsidRPr="00E32129" w14:paraId="759A9E8B" w14:textId="77777777" w:rsidTr="0050029C">
        <w:trPr>
          <w:trHeight w:val="578"/>
        </w:trPr>
        <w:tc>
          <w:tcPr>
            <w:tcW w:w="9805" w:type="dxa"/>
            <w:vAlign w:val="center"/>
          </w:tcPr>
          <w:p w14:paraId="47B493E5" w14:textId="4F1B4D30" w:rsidR="00E01620" w:rsidRPr="001E1CBE" w:rsidRDefault="007B339E" w:rsidP="0084667B">
            <w:pPr>
              <w:jc w:val="both"/>
              <w:rPr>
                <w:lang w:val="en-US"/>
              </w:rPr>
            </w:pPr>
            <w:r w:rsidRPr="007B339E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 xml:space="preserve">This </w:t>
            </w:r>
            <w:r w:rsidR="00225AB9" w:rsidRPr="007B339E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>R</w:t>
            </w:r>
            <w:r w:rsidR="00225AB9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>F</w:t>
            </w:r>
            <w:r w:rsidR="00225AB9" w:rsidRPr="007B339E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>C</w:t>
            </w:r>
            <w:r w:rsidR="00225AB9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>-Proposal</w:t>
            </w:r>
            <w:r w:rsidR="00225AB9" w:rsidRPr="007B339E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 xml:space="preserve"> </w:t>
            </w:r>
            <w:r w:rsidR="00225AB9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 xml:space="preserve">documents </w:t>
            </w:r>
            <w:r w:rsidRPr="007B339E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 xml:space="preserve">the corrections prompted by review comments from NA-DE on the DDNTA 6.4.0-v1.02 package, as well as additional corrections identified throughout the review </w:t>
            </w:r>
            <w:r w:rsidR="00E1182B" w:rsidRPr="007B339E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>cycle.</w:t>
            </w:r>
            <w:r w:rsidR="00225AB9">
              <w:rPr>
                <w:rFonts w:asciiTheme="minorHAnsi" w:hAnsiTheme="minorHAnsi" w:cstheme="minorHAnsi"/>
                <w:bCs/>
                <w:color w:val="0070C0"/>
                <w:sz w:val="22"/>
                <w:szCs w:val="22"/>
              </w:rPr>
              <w:t xml:space="preserve"> It documents any changes compared to DDNTA-6.3.0-v1.00, which is not yet traced by RFC-List.42.</w:t>
            </w:r>
          </w:p>
        </w:tc>
      </w:tr>
    </w:tbl>
    <w:p w14:paraId="7C554F5A" w14:textId="77777777" w:rsidR="00454C30" w:rsidRPr="00E32129" w:rsidRDefault="00454C30">
      <w:pPr>
        <w:rPr>
          <w:rFonts w:asciiTheme="minorHAnsi" w:hAnsiTheme="minorHAnsi" w:cs="Arial"/>
          <w:color w:val="0070C0"/>
          <w:sz w:val="22"/>
          <w:szCs w:val="22"/>
        </w:rPr>
      </w:pPr>
    </w:p>
    <w:p w14:paraId="52E7F31C" w14:textId="77777777" w:rsidR="00567086" w:rsidRDefault="008E7767" w:rsidP="008E7767">
      <w:pPr>
        <w:rPr>
          <w:rFonts w:asciiTheme="minorHAnsi" w:hAnsiTheme="minorHAnsi" w:cs="Arial"/>
          <w:b/>
          <w:bCs/>
          <w:sz w:val="28"/>
          <w:szCs w:val="28"/>
        </w:rPr>
      </w:pPr>
      <w:bookmarkStart w:id="1" w:name="_Hlk90467475"/>
      <w:r w:rsidRPr="00074158">
        <w:rPr>
          <w:rFonts w:asciiTheme="minorHAnsi" w:hAnsiTheme="minorHAnsi" w:cs="Arial"/>
          <w:b/>
          <w:bCs/>
          <w:sz w:val="28"/>
          <w:szCs w:val="28"/>
        </w:rPr>
        <w:t xml:space="preserve">Section 2: </w:t>
      </w:r>
      <w:r>
        <w:rPr>
          <w:rFonts w:asciiTheme="minorHAnsi" w:hAnsiTheme="minorHAnsi" w:cs="Arial"/>
          <w:b/>
          <w:bCs/>
          <w:sz w:val="28"/>
          <w:szCs w:val="28"/>
        </w:rPr>
        <w:t xml:space="preserve">Problem statement </w:t>
      </w:r>
      <w:r w:rsidR="00287863">
        <w:rPr>
          <w:rFonts w:asciiTheme="minorHAnsi" w:hAnsiTheme="minorHAnsi" w:cs="Arial"/>
          <w:b/>
          <w:bCs/>
          <w:sz w:val="28"/>
          <w:szCs w:val="28"/>
        </w:rPr>
        <w:t xml:space="preserve">+ </w:t>
      </w:r>
    </w:p>
    <w:p w14:paraId="06D72BC1" w14:textId="49E43592" w:rsidR="008E7767" w:rsidRPr="000F6338" w:rsidRDefault="00287863" w:rsidP="008E7767">
      <w:pPr>
        <w:rPr>
          <w:rFonts w:asciiTheme="minorHAnsi" w:hAnsiTheme="minorHAnsi" w:cs="Arial"/>
          <w:b/>
          <w:bCs/>
          <w:sz w:val="28"/>
          <w:szCs w:val="28"/>
        </w:rPr>
      </w:pPr>
      <w:r w:rsidRPr="00074158">
        <w:rPr>
          <w:rFonts w:asciiTheme="minorHAnsi" w:hAnsiTheme="minorHAnsi" w:cs="Arial"/>
          <w:b/>
          <w:bCs/>
          <w:sz w:val="28"/>
          <w:szCs w:val="28"/>
        </w:rPr>
        <w:t xml:space="preserve">Section 3: </w:t>
      </w:r>
      <w:r>
        <w:rPr>
          <w:rFonts w:asciiTheme="minorHAnsi" w:hAnsiTheme="minorHAnsi" w:cs="Arial"/>
          <w:b/>
          <w:bCs/>
          <w:sz w:val="28"/>
          <w:szCs w:val="28"/>
        </w:rPr>
        <w:t>Description of proposed solution</w:t>
      </w:r>
      <w:r w:rsidR="00567086">
        <w:rPr>
          <w:rFonts w:asciiTheme="minorHAnsi" w:hAnsiTheme="minorHAnsi" w:cs="Arial"/>
          <w:b/>
          <w:bCs/>
          <w:sz w:val="28"/>
          <w:szCs w:val="28"/>
        </w:rPr>
        <w:t xml:space="preserve"> (PART 1)</w:t>
      </w:r>
    </w:p>
    <w:tbl>
      <w:tblPr>
        <w:tblW w:w="535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</w:tblCellMar>
        <w:tblLook w:val="01E0" w:firstRow="1" w:lastRow="1" w:firstColumn="1" w:lastColumn="1" w:noHBand="0" w:noVBand="0"/>
      </w:tblPr>
      <w:tblGrid>
        <w:gridCol w:w="9806"/>
      </w:tblGrid>
      <w:tr w:rsidR="003D4A7A" w:rsidRPr="00551398" w14:paraId="482A54D6" w14:textId="77777777" w:rsidTr="0050029C">
        <w:trPr>
          <w:trHeight w:val="412"/>
        </w:trPr>
        <w:tc>
          <w:tcPr>
            <w:tcW w:w="5000" w:type="pct"/>
          </w:tcPr>
          <w:bookmarkEnd w:id="1"/>
          <w:p w14:paraId="05FF9E47" w14:textId="6948295E" w:rsidR="00672073" w:rsidRPr="00343DD5" w:rsidRDefault="00CB72DE" w:rsidP="00672073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As per </w:t>
            </w: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DDNTA-6.</w:t>
            </w:r>
            <w:r w:rsidR="00420C35"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4</w:t>
            </w: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.0-v1.0</w:t>
            </w:r>
            <w:r w:rsidR="00420C35"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2</w:t>
            </w: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 xml:space="preserve"> based on CSE-v60.4.</w:t>
            </w:r>
            <w:r w:rsidR="00420C35"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8,</w:t>
            </w:r>
            <w:r w:rsidR="00420C35"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 w:rsidR="000618F7"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the </w:t>
            </w:r>
            <w:r w:rsidR="000618F7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review identified several key categories of </w:t>
            </w:r>
            <w:r w:rsidR="00C51C67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corrective </w:t>
            </w:r>
            <w:r w:rsidR="000618F7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issues, outlined as follows:</w:t>
            </w:r>
          </w:p>
          <w:p w14:paraId="1DC63F38" w14:textId="6B4ADD4B" w:rsidR="00CE683C" w:rsidRPr="00343DD5" w:rsidRDefault="00CE683C" w:rsidP="00CE683C">
            <w:pPr>
              <w:pStyle w:val="ListParagraph"/>
              <w:numPr>
                <w:ilvl w:val="0"/>
                <w:numId w:val="19"/>
              </w:num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Formatting</w:t>
            </w:r>
            <w:r w:rsidR="000618F7"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/Optionality</w:t>
            </w:r>
          </w:p>
          <w:p w14:paraId="1AD03122" w14:textId="77777777" w:rsidR="000618F7" w:rsidRPr="00343DD5" w:rsidRDefault="000618F7" w:rsidP="000618F7">
            <w:pPr>
              <w:pStyle w:val="ListParagraph"/>
              <w:numPr>
                <w:ilvl w:val="0"/>
                <w:numId w:val="19"/>
              </w:num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Rules/Conditions/Guidelines</w:t>
            </w:r>
          </w:p>
          <w:p w14:paraId="468EBA37" w14:textId="31A13D76" w:rsidR="00CE683C" w:rsidRPr="00343DD5" w:rsidRDefault="00CE683C" w:rsidP="000618F7">
            <w:pPr>
              <w:pStyle w:val="ListParagraph"/>
              <w:numPr>
                <w:ilvl w:val="0"/>
                <w:numId w:val="19"/>
              </w:num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Appendix K</w:t>
            </w:r>
          </w:p>
          <w:p w14:paraId="5349E60D" w14:textId="5E03E262" w:rsidR="00154D86" w:rsidRPr="00343DD5" w:rsidRDefault="00154D86" w:rsidP="000618F7">
            <w:pPr>
              <w:pStyle w:val="ListParagraph"/>
              <w:numPr>
                <w:ilvl w:val="0"/>
                <w:numId w:val="19"/>
              </w:num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Main Document</w:t>
            </w:r>
          </w:p>
          <w:p w14:paraId="333660FC" w14:textId="4A73B29A" w:rsidR="00CE683C" w:rsidRPr="00343DD5" w:rsidRDefault="00CE683C" w:rsidP="00672073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76F8E660" w14:textId="76440348" w:rsidR="007611BA" w:rsidRPr="000F6338" w:rsidRDefault="007611BA" w:rsidP="000F6338">
            <w:pPr>
              <w:pStyle w:val="ListParagraph"/>
              <w:numPr>
                <w:ilvl w:val="0"/>
                <w:numId w:val="50"/>
              </w:numPr>
              <w:ind w:left="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 xml:space="preserve">Optionality </w:t>
            </w:r>
            <w:r w:rsidR="0056534C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‘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D</w:t>
            </w:r>
            <w:r w:rsidR="0056534C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’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 xml:space="preserve"> is applied </w:t>
            </w:r>
            <w:r w:rsidR="0056534C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but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 xml:space="preserve"> a </w:t>
            </w:r>
            <w:r w:rsidR="00C51C67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C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 xml:space="preserve">ondition </w:t>
            </w:r>
            <w:r w:rsidR="0056534C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is missing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.</w:t>
            </w:r>
          </w:p>
          <w:p w14:paraId="524D8C22" w14:textId="6514B5AA" w:rsidR="00AD3DE1" w:rsidRPr="00343DD5" w:rsidRDefault="007611BA" w:rsidP="00672073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</w:t>
            </w:r>
          </w:p>
          <w:p w14:paraId="6D25E695" w14:textId="44C82076" w:rsidR="00AD3DE1" w:rsidRPr="00343DD5" w:rsidRDefault="00E50DCA" w:rsidP="00672073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Main Issue</w:t>
            </w:r>
            <w:r w:rsidR="00AD3DE1"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:</w:t>
            </w:r>
          </w:p>
          <w:p w14:paraId="14A08B21" w14:textId="0024E68F" w:rsidR="00CA75C3" w:rsidRPr="00343DD5" w:rsidRDefault="00754BC5" w:rsidP="0084667B">
            <w:pPr>
              <w:jc w:val="both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The following messages include </w:t>
            </w:r>
            <w:r w:rsidR="00EA12AB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two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Data </w:t>
            </w:r>
            <w:r w:rsidR="00051715" w:rsidRPr="00343DD5">
              <w:rPr>
                <w:rFonts w:asciiTheme="minorHAnsi" w:hAnsiTheme="minorHAnsi" w:cstheme="minorHAnsi"/>
                <w:sz w:val="22"/>
                <w:szCs w:val="22"/>
              </w:rPr>
              <w:t>Items</w:t>
            </w:r>
            <w:r w:rsidR="00EA12AB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and one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Data Group</w:t>
            </w:r>
            <w:r w:rsidR="009E4AD9" w:rsidRPr="00343DD5">
              <w:rPr>
                <w:rFonts w:asciiTheme="minorHAnsi" w:hAnsiTheme="minorHAnsi" w:cstheme="minorHAnsi"/>
                <w:sz w:val="22"/>
                <w:szCs w:val="22"/>
              </w:rPr>
              <w:t>s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marked as 'D' (</w:t>
            </w:r>
            <w:r w:rsidR="00E4269F" w:rsidRPr="00343DD5">
              <w:rPr>
                <w:rFonts w:asciiTheme="minorHAnsi" w:hAnsiTheme="minorHAnsi" w:cstheme="minorHAnsi"/>
                <w:sz w:val="22"/>
                <w:szCs w:val="22"/>
              </w:rPr>
              <w:t>dependent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) without any associated conditions</w:t>
            </w:r>
            <w:r w:rsidR="00CA75C3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  <w:p w14:paraId="5E96C14C" w14:textId="77777777" w:rsidR="00B134C7" w:rsidRDefault="00B134C7" w:rsidP="00672073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</w:p>
          <w:p w14:paraId="46D42E53" w14:textId="2A3ED034" w:rsidR="00B92082" w:rsidRPr="00343DD5" w:rsidRDefault="00DE2E09" w:rsidP="00672073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 (</w:t>
            </w:r>
            <w:r w:rsidR="00B92082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CC028C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)</w:t>
            </w:r>
            <w:r w:rsidR="00B92082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:</w:t>
            </w:r>
          </w:p>
          <w:p w14:paraId="45426462" w14:textId="3F6636CB" w:rsidR="00672073" w:rsidRPr="00343DD5" w:rsidRDefault="00B4437D" w:rsidP="00FC5ADF">
            <w:pPr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1343F14" wp14:editId="76C1C079">
                      <wp:simplePos x="0" y="0"/>
                      <wp:positionH relativeFrom="column">
                        <wp:posOffset>278765</wp:posOffset>
                      </wp:positionH>
                      <wp:positionV relativeFrom="paragraph">
                        <wp:posOffset>226060</wp:posOffset>
                      </wp:positionV>
                      <wp:extent cx="5464175" cy="241935"/>
                      <wp:effectExtent l="0" t="0" r="22225" b="24765"/>
                      <wp:wrapNone/>
                      <wp:docPr id="6615777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64175" cy="2419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77B5ED93" id="Rectangle 1" o:spid="_x0000_s1026" style="position:absolute;margin-left:21.95pt;margin-top:17.8pt;width:430.25pt;height:19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" filled="f" strokecolor="red" strokeweight="2pt"/>
                  </w:pict>
                </mc:Fallback>
              </mc:AlternateContent>
            </w:r>
            <w:r w:rsidR="007611BA"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6B026FA7" wp14:editId="52199B95">
                  <wp:extent cx="5690849" cy="434381"/>
                  <wp:effectExtent l="57150" t="19050" r="62865" b="99060"/>
                  <wp:docPr id="15832880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3288086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2988" cy="4505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694C24E9" w14:textId="46C615DC" w:rsidR="00672073" w:rsidRPr="00343DD5" w:rsidRDefault="00DE2E09" w:rsidP="00672073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lastRenderedPageBreak/>
              <w:t>From DDNTA-6.4.0-v1.02</w:t>
            </w:r>
            <w:r w:rsidR="00672073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672073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CD</w:t>
            </w:r>
            <w:r w:rsidR="00B23F15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165</w:t>
            </w:r>
            <w:r w:rsidR="009E4AD9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="00672073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:</w:t>
            </w:r>
          </w:p>
          <w:p w14:paraId="6B273059" w14:textId="0075ECB5" w:rsidR="00B4437D" w:rsidRPr="00343DD5" w:rsidRDefault="00B4437D" w:rsidP="00FC5ADF">
            <w:pPr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F5A5C11" wp14:editId="4689E8A9">
                      <wp:simplePos x="0" y="0"/>
                      <wp:positionH relativeFrom="column">
                        <wp:posOffset>469264</wp:posOffset>
                      </wp:positionH>
                      <wp:positionV relativeFrom="paragraph">
                        <wp:posOffset>857885</wp:posOffset>
                      </wp:positionV>
                      <wp:extent cx="4899025" cy="190500"/>
                      <wp:effectExtent l="0" t="0" r="15875" b="19050"/>
                      <wp:wrapNone/>
                      <wp:docPr id="492341287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99025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5C5D1F5E" id="Rectangle 1" o:spid="_x0000_s1026" style="position:absolute;margin-left:36.95pt;margin-top:67.55pt;width:385.75pt;height: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" filled="f" strokecolor="red" strokeweight="2pt"/>
                  </w:pict>
                </mc:Fallback>
              </mc:AlternateContent>
            </w:r>
            <w:r w:rsidRPr="00343DD5">
              <w:rPr>
                <w:rStyle w:val="normaltextrun"/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799502F6" wp14:editId="607540E8">
                  <wp:extent cx="4854729" cy="823708"/>
                  <wp:effectExtent l="152400" t="152400" r="365125" b="357505"/>
                  <wp:docPr id="76010188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0101888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5835" cy="832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F456039" w14:textId="384170E3" w:rsidR="00B4437D" w:rsidRPr="000F6338" w:rsidRDefault="00DE2E09" w:rsidP="00B4437D">
            <w:pPr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  <w:r w:rsidRPr="00DE2E09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 w:rsidR="00B4437D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 xml:space="preserve">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B4437D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CDA13D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="00B4437D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:</w:t>
            </w:r>
          </w:p>
          <w:p w14:paraId="2E5F661A" w14:textId="7BA97207" w:rsidR="00D957C5" w:rsidRPr="00343DD5" w:rsidRDefault="004F73FE" w:rsidP="000F6338">
            <w:pP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2EB0B903" wp14:editId="080EF8D0">
                  <wp:extent cx="5516880" cy="873266"/>
                  <wp:effectExtent l="152400" t="152400" r="369570" b="365125"/>
                  <wp:docPr id="150677763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8821" cy="8830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E6AC7C5" w14:textId="3F1A6CBF" w:rsidR="006D5F4D" w:rsidRPr="000F6338" w:rsidRDefault="00216EE4">
            <w:pPr>
              <w:pStyle w:val="ListParagraph"/>
              <w:numPr>
                <w:ilvl w:val="0"/>
                <w:numId w:val="51"/>
              </w:numPr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The optionality </w:t>
            </w:r>
            <w:r w:rsid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s</w:t>
            </w:r>
            <w:r w:rsidR="00423DCF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hould </w:t>
            </w:r>
            <w:r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be </w:t>
            </w:r>
            <w:r w:rsidRPr="00423DC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updated to ‘O’</w:t>
            </w:r>
            <w:r w:rsidR="00E50DCA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in the </w:t>
            </w:r>
            <w:r w:rsidR="00E50DCA" w:rsidRPr="00423DC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CC028C</w:t>
            </w:r>
            <w:r w:rsidR="00E50DCA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, </w:t>
            </w:r>
            <w:r w:rsidR="0040352E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and </w:t>
            </w:r>
            <w:r w:rsidR="00E50DCA" w:rsidRPr="00423DC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CD165</w:t>
            </w:r>
            <w:r w:rsidR="00BF12AC" w:rsidRPr="00423DC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</w:t>
            </w:r>
            <w:r w:rsidR="0040352E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messages</w:t>
            </w:r>
            <w:r w:rsidR="00E50DCA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, since no relevant condition applies, but it </w:t>
            </w:r>
            <w:r w:rsid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s</w:t>
            </w:r>
            <w:r w:rsidR="00423DCF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hould </w:t>
            </w:r>
            <w:r w:rsidR="00E50DCA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be </w:t>
            </w:r>
            <w:r w:rsidR="00E50DCA" w:rsidRPr="00423DC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updated to ‘R’</w:t>
            </w:r>
            <w:r w:rsidR="00E50DCA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in message </w:t>
            </w:r>
            <w:r w:rsidR="00E50DCA" w:rsidRPr="00423DC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CDA13D</w:t>
            </w:r>
            <w:r w:rsidR="00E50DCA" w:rsidRPr="00423DCF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(in alignment with CDA15D).</w:t>
            </w:r>
          </w:p>
          <w:p w14:paraId="18722C64" w14:textId="4380B74A" w:rsidR="00225AB9" w:rsidRPr="000F6338" w:rsidRDefault="00225AB9" w:rsidP="000F6338">
            <w:pPr>
              <w:pStyle w:val="ListParagraph"/>
              <w:numPr>
                <w:ilvl w:val="0"/>
                <w:numId w:val="51"/>
              </w:numPr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After th</w:t>
            </w:r>
            <w:r w:rsidR="006779D1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is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 w:rsidR="006779D1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4BB99308" w14:textId="0110E6E1" w:rsidR="00B4437D" w:rsidRDefault="00B4437D" w:rsidP="00D957C5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742917BC" w14:textId="748835BF" w:rsidR="00423DCF" w:rsidRPr="000E152F" w:rsidRDefault="00423DCF" w:rsidP="00423DCF">
            <w:pPr>
              <w:pStyle w:val="ListParagraph"/>
              <w:numPr>
                <w:ilvl w:val="0"/>
                <w:numId w:val="50"/>
              </w:numPr>
              <w:ind w:left="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Cleaning the format of ‘Reference number UCR’ for the Common Domain messages</w:t>
            </w:r>
            <w:r w:rsidRPr="000E152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.</w:t>
            </w:r>
          </w:p>
          <w:p w14:paraId="6ADE9E17" w14:textId="77777777" w:rsidR="00423DCF" w:rsidRPr="000F6338" w:rsidRDefault="00423DCF" w:rsidP="00D957C5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58CED040" w14:textId="70BAF44B" w:rsidR="00676AB5" w:rsidRPr="000F6338" w:rsidRDefault="000239E8" w:rsidP="0084667B">
            <w:pPr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In the 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CD001C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, 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CD050C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, and 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CD160C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messages, </w:t>
            </w:r>
            <w:r w:rsidR="00E13B35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it is no more necessary to keep defined 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the Data Item ‘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Reference Number UCR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’ </w:t>
            </w:r>
            <w:r w:rsidR="00E13B35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with format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‘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an..70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’. This format </w:t>
            </w:r>
            <w:r w:rsidR="00E13B35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was deviating from the UCC DA Annex B 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to </w:t>
            </w:r>
            <w:r w:rsidR="00E13B35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enable the upgrade of NCTS-P4 declaration during the 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NCTS P4/P5 Transition Period</w:t>
            </w:r>
            <w:r w:rsidR="00676AB5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.</w:t>
            </w:r>
          </w:p>
          <w:p w14:paraId="2C1B9A20" w14:textId="37D12816" w:rsidR="00C872B9" w:rsidRPr="00343DD5" w:rsidRDefault="00676AB5" w:rsidP="000F6338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</w:t>
            </w:r>
          </w:p>
          <w:p w14:paraId="214EDC68" w14:textId="6DFBB3C0" w:rsidR="00DE2E09" w:rsidRDefault="00DE2E09" w:rsidP="00DE2E09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 (</w:t>
            </w:r>
            <w:r w:rsidR="00D957C5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CD001</w:t>
            </w:r>
            <w:r w:rsidR="00600F27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):</w:t>
            </w:r>
          </w:p>
          <w:p w14:paraId="42E08559" w14:textId="6C2BABD5" w:rsidR="00684597" w:rsidRPr="00343DD5" w:rsidRDefault="00684597" w:rsidP="000F6338">
            <w:pPr>
              <w:ind w:left="720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360F741D" wp14:editId="60395EB0">
                  <wp:extent cx="4840586" cy="1401196"/>
                  <wp:effectExtent l="57150" t="19050" r="55880" b="104140"/>
                  <wp:docPr id="41907483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074834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5172" cy="14054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5AE17996" w14:textId="42E23A4C" w:rsidR="00684597" w:rsidRPr="000F6338" w:rsidRDefault="00E13B35">
            <w:pPr>
              <w:pStyle w:val="ListParagraph"/>
              <w:numPr>
                <w:ilvl w:val="0"/>
                <w:numId w:val="51"/>
              </w:numPr>
              <w:jc w:val="both"/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T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he format for the </w:t>
            </w:r>
            <w:r w:rsidR="000239E8"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CD001C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, </w:t>
            </w:r>
            <w:r w:rsidR="000239E8"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CD050C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and </w:t>
            </w:r>
            <w:r w:rsidR="000239E8"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CD160C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messages 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sh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o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ul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d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be updated to </w:t>
            </w:r>
            <w:r w:rsidR="000239E8"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‘an..35’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(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after the end of the NCTS P4/P5 Transition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a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l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Period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,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no risk to see declarations with ‘an..70’)</w:t>
            </w:r>
            <w:r w:rsidR="000239E8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.</w:t>
            </w:r>
          </w:p>
          <w:p w14:paraId="6C4F2E2E" w14:textId="054503EA" w:rsidR="00225AB9" w:rsidRPr="00B3048F" w:rsidRDefault="00225AB9" w:rsidP="00225AB9">
            <w:pPr>
              <w:pStyle w:val="ListParagraph"/>
              <w:numPr>
                <w:ilvl w:val="0"/>
                <w:numId w:val="51"/>
              </w:numPr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 w:rsidR="006779D1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 w:rsidR="006779D1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025F59C7" w14:textId="77777777" w:rsidR="00225AB9" w:rsidRPr="000F6338" w:rsidRDefault="00225AB9" w:rsidP="000F6338">
            <w:pPr>
              <w:pStyle w:val="ListParagraph"/>
              <w:jc w:val="both"/>
            </w:pPr>
          </w:p>
          <w:p w14:paraId="58FB3FC6" w14:textId="77777777" w:rsidR="00017491" w:rsidRDefault="00017491" w:rsidP="00E13B35">
            <w:pPr>
              <w:pStyle w:val="ListParagraph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08497B4D" w14:textId="77777777" w:rsidR="00E13B35" w:rsidRPr="000F6338" w:rsidRDefault="00E13B35" w:rsidP="000F6338">
            <w:pPr>
              <w:pStyle w:val="ListParagraph"/>
              <w:ind w:left="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1B4E6F37" w14:textId="17ADFB3C" w:rsidR="00BC3961" w:rsidRPr="000F6338" w:rsidRDefault="00E13B35" w:rsidP="000F6338">
            <w:pPr>
              <w:pStyle w:val="ListParagraph"/>
              <w:numPr>
                <w:ilvl w:val="0"/>
                <w:numId w:val="50"/>
              </w:numPr>
              <w:ind w:left="720" w:hanging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I</w:t>
            </w:r>
            <w:r w:rsidR="00451625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 xml:space="preserve">n messages CD063C, CD094C, and CD152C, the optionality of specific Data Elements linked to B2101 is </w:t>
            </w:r>
            <w:r w:rsidR="00731CAE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 xml:space="preserve">erroneously </w:t>
            </w:r>
            <w:r w:rsidR="00451625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marked as ‘R’</w:t>
            </w:r>
            <w:r w:rsidR="006370C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 xml:space="preserve"> in place of ‘O’</w:t>
            </w:r>
            <w:r w:rsidR="00731CAE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.</w:t>
            </w:r>
          </w:p>
          <w:p w14:paraId="550EECED" w14:textId="77777777" w:rsidR="00F00365" w:rsidRPr="00343DD5" w:rsidRDefault="00F00365" w:rsidP="00BA4BD6">
            <w:pP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</w:pPr>
          </w:p>
          <w:p w14:paraId="5B9B7B68" w14:textId="56CB03D3" w:rsidR="00451625" w:rsidRPr="00343DD5" w:rsidRDefault="006370C5" w:rsidP="0084667B">
            <w:p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Only </w:t>
            </w:r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a</w:t>
            </w:r>
            <w:r w:rsidR="00332E0E"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fter</w:t>
            </w:r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the end of the NCTS P4/P5 Transition</w:t>
            </w:r>
            <w:r w:rsidR="00E13B3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a</w:t>
            </w:r>
            <w:r w:rsidR="00E13B35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l</w:t>
            </w:r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Period, the </w:t>
            </w:r>
            <w:r w:rsidR="00332E0E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B2101 updates the optionality to ‘R’</w:t>
            </w:r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. As a result, </w:t>
            </w:r>
            <w:r w:rsidR="00332E0E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B2101 should remain applicable to the Data Items (</w:t>
            </w:r>
            <w:r w:rsidR="00367672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 xml:space="preserve">of the </w:t>
            </w:r>
            <w:r w:rsidR="00332E0E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CD063C, CD094C, and CD152C</w:t>
            </w:r>
            <w:r w:rsidR="00367672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 xml:space="preserve"> messages</w:t>
            </w:r>
            <w:r w:rsidR="00332E0E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), with their optionality updated to ‘O’</w:t>
            </w:r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. This is because these messages are business continuity </w:t>
            </w:r>
            <w:proofErr w:type="gramStart"/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messages</w:t>
            </w:r>
            <w:proofErr w:type="gramEnd"/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and </w:t>
            </w:r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lastRenderedPageBreak/>
              <w:t>they retain their BRTs from the NCTS P4/P5 Transition</w:t>
            </w:r>
            <w:r w:rsidR="00E13B3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a</w:t>
            </w:r>
            <w:r w:rsidR="00E13B35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l</w:t>
            </w:r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Period. The main reason is that these messages may still be exchanged for open movements after the Transition</w:t>
            </w:r>
            <w:r w:rsidR="00E13B3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a</w:t>
            </w:r>
            <w:r w:rsidR="00E13B35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l</w:t>
            </w:r>
            <w:r w:rsidR="00332E0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Period ends</w:t>
            </w:r>
            <w:r w:rsidR="00731CA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.</w:t>
            </w:r>
          </w:p>
          <w:p w14:paraId="5DD5AD84" w14:textId="77777777" w:rsidR="006C22C6" w:rsidRPr="000F6338" w:rsidRDefault="006C22C6" w:rsidP="000F6338">
            <w:p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519FAA6E" w14:textId="2EA8C8E4" w:rsidR="006C22C6" w:rsidRPr="00343DD5" w:rsidRDefault="00E82A6E" w:rsidP="0084667B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The </w:t>
            </w:r>
            <w:r w:rsidR="00560734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messages</w:t>
            </w:r>
            <w:r w:rsidR="00E13B35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&amp; data element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for which the optionality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should be updated </w:t>
            </w:r>
            <w:r w:rsidR="004A4363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from ‘R’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to ‘O’ are:</w:t>
            </w:r>
          </w:p>
          <w:p w14:paraId="5950E240" w14:textId="77777777" w:rsidR="006C22C6" w:rsidRPr="00343DD5" w:rsidRDefault="006C22C6" w:rsidP="0084667B">
            <w:pPr>
              <w:pStyle w:val="ListParagraph"/>
              <w:numPr>
                <w:ilvl w:val="0"/>
                <w:numId w:val="34"/>
              </w:num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/CD063C/TransitOperation/</w:t>
            </w:r>
            <w:proofErr w:type="spellStart"/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recoveryCommunicationDate</w:t>
            </w:r>
            <w:proofErr w:type="spellEnd"/>
          </w:p>
          <w:p w14:paraId="0F04A71E" w14:textId="77777777" w:rsidR="006C22C6" w:rsidRPr="00343DD5" w:rsidRDefault="006C22C6" w:rsidP="0084667B">
            <w:pPr>
              <w:pStyle w:val="ListParagraph"/>
              <w:numPr>
                <w:ilvl w:val="0"/>
                <w:numId w:val="34"/>
              </w:num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/CD094C/</w:t>
            </w:r>
            <w:proofErr w:type="spellStart"/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CustomsOfficeOfDeparture</w:t>
            </w:r>
            <w:proofErr w:type="spellEnd"/>
          </w:p>
          <w:p w14:paraId="0EE80F4C" w14:textId="408BD2A9" w:rsidR="006C22C6" w:rsidRPr="00343DD5" w:rsidRDefault="006C22C6" w:rsidP="0084667B">
            <w:pPr>
              <w:pStyle w:val="ListParagraph"/>
              <w:numPr>
                <w:ilvl w:val="0"/>
                <w:numId w:val="34"/>
              </w:num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/CD152C/Recovery/text</w:t>
            </w:r>
          </w:p>
          <w:p w14:paraId="3F1E4A2C" w14:textId="77777777" w:rsidR="008278F9" w:rsidRPr="00343DD5" w:rsidRDefault="008278F9" w:rsidP="008278F9">
            <w:pPr>
              <w:pStyle w:val="ListParagraph"/>
              <w:ind w:left="1440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55C7E955" w14:textId="455EA213" w:rsidR="00A37FFD" w:rsidRPr="00343DD5" w:rsidRDefault="00DE2E09" w:rsidP="00A37FFD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 w:rsidR="00A37FFD"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(</w:t>
            </w:r>
            <w:r w:rsidR="00A37FFD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CD063C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)</w:t>
            </w:r>
            <w:r w:rsidR="00A37FFD"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:</w:t>
            </w:r>
          </w:p>
          <w:p w14:paraId="714F4D06" w14:textId="77777777" w:rsidR="00A37FFD" w:rsidRPr="00343DD5" w:rsidRDefault="00A37FFD" w:rsidP="000F6338">
            <w:pPr>
              <w:ind w:left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7F73D80B" wp14:editId="7015F6DB">
                  <wp:extent cx="5334000" cy="700261"/>
                  <wp:effectExtent l="19050" t="19050" r="19050" b="24130"/>
                  <wp:docPr id="78265152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821" cy="70535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0A4AD5A5" w14:textId="5A7C865F" w:rsidR="00A37FFD" w:rsidRPr="000F6338" w:rsidRDefault="00DE2E09" w:rsidP="00A37FFD">
            <w:pPr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 w:rsidR="002914A6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 xml:space="preserve">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2914A6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CD094C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="002914A6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:</w:t>
            </w:r>
          </w:p>
          <w:p w14:paraId="55207241" w14:textId="1A2DFB68" w:rsidR="002914A6" w:rsidRPr="00343DD5" w:rsidRDefault="00526B30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1128AC3" wp14:editId="2FD1C564">
                      <wp:simplePos x="0" y="0"/>
                      <wp:positionH relativeFrom="column">
                        <wp:posOffset>480060</wp:posOffset>
                      </wp:positionH>
                      <wp:positionV relativeFrom="paragraph">
                        <wp:posOffset>304800</wp:posOffset>
                      </wp:positionV>
                      <wp:extent cx="4695645" cy="129396"/>
                      <wp:effectExtent l="0" t="0" r="10160" b="23495"/>
                      <wp:wrapNone/>
                      <wp:docPr id="747597472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95645" cy="12939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pict>
                    <v:rect w14:anchorId="6E5B4A36" id="Rectangle 7" o:spid="_x0000_s1026" style="position:absolute;margin-left:37.8pt;margin-top:24pt;width:369.75pt;height:10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" filled="f" strokecolor="red" strokeweight="2pt"/>
                  </w:pict>
                </mc:Fallback>
              </mc:AlternateContent>
            </w:r>
            <w:r w:rsidRPr="00343DD5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  <w:lang w:val="en-US"/>
              </w:rPr>
              <w:drawing>
                <wp:inline distT="0" distB="0" distL="0" distR="0" wp14:anchorId="73846A5E" wp14:editId="41F33BC7">
                  <wp:extent cx="4737195" cy="537378"/>
                  <wp:effectExtent l="19050" t="19050" r="25400" b="15240"/>
                  <wp:docPr id="83844029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0183" cy="54452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2E560355" w14:textId="763BD1AF" w:rsidR="002914A6" w:rsidRPr="00343DD5" w:rsidRDefault="00DE2E09" w:rsidP="00A37FFD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2914A6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CD152C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="002914A6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:</w:t>
            </w:r>
          </w:p>
          <w:p w14:paraId="29A1FFCD" w14:textId="6D86CC15" w:rsidR="002914A6" w:rsidRPr="00343DD5" w:rsidRDefault="002914A6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0DBE3D6C" wp14:editId="473CE235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325121</wp:posOffset>
                      </wp:positionV>
                      <wp:extent cx="5403011" cy="184150"/>
                      <wp:effectExtent l="0" t="0" r="26670" b="25400"/>
                      <wp:wrapNone/>
                      <wp:docPr id="236675527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3011" cy="184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2BC4ECF1" id="Rectangle 2" o:spid="_x0000_s1026" style="position:absolute;margin-left:50.45pt;margin-top:25.6pt;width:425.45pt;height:14.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" filled="f" strokecolor="red" strokeweight="2pt"/>
                  </w:pict>
                </mc:Fallback>
              </mc:AlternateContent>
            </w:r>
            <w:r w:rsidRPr="00343DD5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0D06642A" wp14:editId="03344C22">
                  <wp:extent cx="5639289" cy="670618"/>
                  <wp:effectExtent l="19050" t="19050" r="19050" b="15240"/>
                  <wp:docPr id="13906159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0615986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9289" cy="67061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5260AA54" w14:textId="77777777" w:rsidR="00B134C7" w:rsidRDefault="00B134C7" w:rsidP="00A37FFD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500A5791" w14:textId="77777777" w:rsidR="00B134C7" w:rsidRDefault="00B134C7" w:rsidP="00A37FFD">
            <w:pPr>
              <w:rPr>
                <w:rStyle w:val="normaltextrun"/>
                <w:rFonts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09AC626C" w14:textId="6304F3D0" w:rsidR="00731CAE" w:rsidRPr="00343DD5" w:rsidRDefault="00731CAE" w:rsidP="00A37FFD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The wording of the </w:t>
            </w: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B2101</w:t>
            </w: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is the following:</w:t>
            </w:r>
          </w:p>
          <w:p w14:paraId="570A566C" w14:textId="77777777" w:rsidR="00731CAE" w:rsidRPr="00343DD5" w:rsidRDefault="00731CAE" w:rsidP="00A37FFD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2F4AB3A1" w14:textId="77777777" w:rsidR="006370C5" w:rsidRDefault="00731CAE" w:rsidP="000F6338">
            <w:pPr>
              <w:ind w:left="36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lastRenderedPageBreak/>
              <w:drawing>
                <wp:inline distT="0" distB="0" distL="0" distR="0" wp14:anchorId="7AF00091" wp14:editId="1525D076">
                  <wp:extent cx="5017668" cy="4301905"/>
                  <wp:effectExtent l="57150" t="19050" r="50165" b="99060"/>
                  <wp:docPr id="32449544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495442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378" cy="4311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65408A66" w14:textId="77777777" w:rsidR="006370C5" w:rsidRDefault="006370C5" w:rsidP="00A37FFD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</w:p>
          <w:p w14:paraId="1E202ED8" w14:textId="2FFC2587" w:rsidR="00BA4BD6" w:rsidRPr="000F6338" w:rsidRDefault="00332E0E">
            <w:pPr>
              <w:pStyle w:val="ListParagraph"/>
              <w:numPr>
                <w:ilvl w:val="0"/>
                <w:numId w:val="51"/>
              </w:num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The optionality ‘R’ </w:t>
            </w:r>
            <w:r w:rsidR="006370C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s</w:t>
            </w:r>
            <w:r w:rsidR="006370C5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hould 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be updated to ‘O’ in the Data Elements mentioned above in messages CD063C, CD094C, and CD152C.</w:t>
            </w:r>
          </w:p>
          <w:p w14:paraId="5785E9C9" w14:textId="394CBBB3" w:rsidR="006779D1" w:rsidRPr="006370C5" w:rsidRDefault="006779D1" w:rsidP="000F6338">
            <w:pPr>
              <w:pStyle w:val="ListParagraph"/>
              <w:numPr>
                <w:ilvl w:val="0"/>
                <w:numId w:val="51"/>
              </w:numPr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not be identical to 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DDNTA-6.3.0-v1.00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for those messages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.</w:t>
            </w:r>
          </w:p>
          <w:p w14:paraId="73F2D528" w14:textId="7F5FED51" w:rsidR="00A37FFD" w:rsidRDefault="00A37FFD" w:rsidP="00A37FFD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</w:p>
          <w:p w14:paraId="534903FC" w14:textId="77777777" w:rsidR="006370C5" w:rsidRPr="00343DD5" w:rsidRDefault="006370C5" w:rsidP="00A37FFD">
            <w:pP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62CCEC9F" w14:textId="55655A96" w:rsidR="00BA4BD6" w:rsidRPr="000F6338" w:rsidRDefault="006370C5" w:rsidP="000F6338">
            <w:pPr>
              <w:pStyle w:val="ListParagraph"/>
              <w:numPr>
                <w:ilvl w:val="0"/>
                <w:numId w:val="50"/>
              </w:numPr>
              <w:ind w:left="720" w:hanging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u w:val="single"/>
                <w:shd w:val="clear" w:color="auto" w:fill="FFFFFF"/>
              </w:rPr>
              <w:t>Correction of Appendix K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 to avoid i</w:t>
            </w:r>
            <w:r w:rsidR="00CC2B01" w:rsidRPr="000F6338">
              <w:rPr>
                <w:rStyle w:val="normaltextrun"/>
                <w:highlight w:val="cyan"/>
              </w:rPr>
              <w:t xml:space="preserve">nconsistent values of ‘Validated by Recipient’ 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(</w:t>
            </w:r>
            <w:r w:rsidR="00CC2B01" w:rsidRPr="000F6338">
              <w:rPr>
                <w:rStyle w:val="normaltextrun"/>
                <w:highlight w:val="cyan"/>
              </w:rPr>
              <w:t>for B1820, C0343, and T1120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)</w:t>
            </w:r>
            <w:r w:rsidR="00CC2B01" w:rsidRPr="000F6338">
              <w:rPr>
                <w:rStyle w:val="normaltextrun"/>
                <w:highlight w:val="cyan"/>
              </w:rPr>
              <w:t xml:space="preserve"> found 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between </w:t>
            </w:r>
            <w:r w:rsidR="00CC2B01" w:rsidRPr="000F6338">
              <w:rPr>
                <w:rStyle w:val="normaltextrun"/>
                <w:highlight w:val="cyan"/>
              </w:rPr>
              <w:t>DDNTA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-</w:t>
            </w:r>
            <w:r w:rsidR="00CC2B01" w:rsidRPr="000F6338">
              <w:rPr>
                <w:rStyle w:val="normaltextrun"/>
                <w:highlight w:val="cyan"/>
              </w:rPr>
              <w:t>6.4.0-v1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.</w:t>
            </w:r>
            <w:r w:rsidR="00CC2B01" w:rsidRPr="000F6338">
              <w:rPr>
                <w:rStyle w:val="normaltextrun"/>
                <w:highlight w:val="cyan"/>
              </w:rPr>
              <w:t>02</w:t>
            </w:r>
            <w:r w:rsidR="000403C0" w:rsidRPr="000F6338">
              <w:rPr>
                <w:rStyle w:val="normaltextrun"/>
                <w:highlight w:val="cyan"/>
              </w:rPr>
              <w:t xml:space="preserve"> 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and </w:t>
            </w:r>
            <w:r w:rsidR="00CC2B01" w:rsidRPr="000F6338">
              <w:rPr>
                <w:rStyle w:val="normaltextrun"/>
                <w:highlight w:val="cyan"/>
              </w:rPr>
              <w:t>DDNTA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-</w:t>
            </w:r>
            <w:r w:rsidR="00CC2B01" w:rsidRPr="000F6338">
              <w:rPr>
                <w:rStyle w:val="normaltextrun"/>
                <w:highlight w:val="cyan"/>
              </w:rPr>
              <w:t>5.15.2-v2.00.</w:t>
            </w:r>
          </w:p>
          <w:p w14:paraId="6A9E80D4" w14:textId="77777777" w:rsidR="00BA4BD6" w:rsidRPr="006779D1" w:rsidRDefault="00BA4BD6" w:rsidP="00BA4BD6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6779D1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</w:t>
            </w:r>
          </w:p>
          <w:p w14:paraId="101D9433" w14:textId="0697606D" w:rsidR="008278F9" w:rsidRPr="00343DD5" w:rsidRDefault="00674654" w:rsidP="00B00422">
            <w:pPr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In 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DDNTA</w:t>
            </w:r>
            <w:r w:rsidR="00860E3A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-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6.4.0-v1.02 Appendix K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,</w:t>
            </w:r>
            <w:r w:rsidR="00150E11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for </w:t>
            </w:r>
            <w:r w:rsidR="00150E11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B1820</w:t>
            </w:r>
            <w:r w:rsidR="00150E11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, </w:t>
            </w:r>
            <w:r w:rsidR="00150E11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C0343</w:t>
            </w:r>
            <w:r w:rsidR="00150E11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, and </w:t>
            </w:r>
            <w:r w:rsidR="00150E11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T1120</w:t>
            </w:r>
            <w:r w:rsidR="0006673F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,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the value ‘Validated by Recipient</w:t>
            </w:r>
            <w:r w:rsidR="00CA4CD9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’</w:t>
            </w:r>
            <w:r w:rsidR="00150E11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is marked as ‘R’</w:t>
            </w:r>
            <w:r w:rsidR="00DB75CF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or ‘SR’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. However, this contradicts 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DDNTA</w:t>
            </w:r>
            <w:r w:rsidR="00860E3A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-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5.15.2-v2.00 Appendix K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, where the value ‘Validated by Recipient’ is marked as ‘N’. These discrepancies are found in the following</w:t>
            </w:r>
            <w:r w:rsidR="00BF1424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messages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:</w:t>
            </w:r>
          </w:p>
          <w:p w14:paraId="358F948E" w14:textId="77777777" w:rsidR="00F506DB" w:rsidRPr="00343DD5" w:rsidRDefault="00F506DB" w:rsidP="00F506D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532902BF" w14:textId="3E5BD264" w:rsidR="000403C0" w:rsidRPr="00343DD5" w:rsidRDefault="008278F9" w:rsidP="00B00422">
            <w:pPr>
              <w:pStyle w:val="ListParagraph"/>
              <w:numPr>
                <w:ilvl w:val="0"/>
                <w:numId w:val="6"/>
              </w:numPr>
              <w:ind w:left="1080"/>
              <w:jc w:val="both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B1820</w:t>
            </w:r>
            <w:r w:rsidR="000403C0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:</w:t>
            </w:r>
          </w:p>
          <w:p w14:paraId="06C655C8" w14:textId="77777777" w:rsidR="000403C0" w:rsidRPr="00343DD5" w:rsidRDefault="008278F9" w:rsidP="000F6338">
            <w:pPr>
              <w:pStyle w:val="ListParagraph"/>
              <w:numPr>
                <w:ilvl w:val="0"/>
                <w:numId w:val="35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/CD003C/Consignment/HouseConsignment/ConsignmentItem/Consignee,</w:t>
            </w:r>
          </w:p>
          <w:p w14:paraId="53B6140F" w14:textId="77777777" w:rsidR="000403C0" w:rsidRPr="00343DD5" w:rsidRDefault="008278F9" w:rsidP="000F6338">
            <w:pPr>
              <w:pStyle w:val="ListParagraph"/>
              <w:numPr>
                <w:ilvl w:val="0"/>
                <w:numId w:val="35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/CD038C/Consignment/HouseConsignment/ConsignmentItem/Consignee,  </w:t>
            </w:r>
          </w:p>
          <w:p w14:paraId="1D1BE427" w14:textId="19B57132" w:rsidR="00674654" w:rsidRPr="00343DD5" w:rsidRDefault="008278F9" w:rsidP="000F6338">
            <w:pPr>
              <w:pStyle w:val="ListParagraph"/>
              <w:numPr>
                <w:ilvl w:val="0"/>
                <w:numId w:val="35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/CD115C/Consignment/HouseConsignment/ConsignmentItem/Consignee</w:t>
            </w:r>
            <w:r w:rsidR="006779D1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,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</w:p>
          <w:p w14:paraId="2637F289" w14:textId="678054B5" w:rsidR="008278F9" w:rsidRPr="00343DD5" w:rsidRDefault="008278F9" w:rsidP="000F6338">
            <w:pPr>
              <w:pStyle w:val="ListParagraph"/>
              <w:numPr>
                <w:ilvl w:val="0"/>
                <w:numId w:val="35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/CD165C/Consignment/HouseConsignment/ConsignmentItem/Consignee</w:t>
            </w:r>
            <w:r w:rsidR="006779D1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</w:p>
          <w:p w14:paraId="4B603248" w14:textId="77777777" w:rsidR="008278F9" w:rsidRPr="00343DD5" w:rsidRDefault="008278F9" w:rsidP="00B00422">
            <w:pPr>
              <w:pStyle w:val="ListParagraph"/>
              <w:ind w:left="108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   </w:t>
            </w:r>
          </w:p>
          <w:p w14:paraId="7A4EDCA1" w14:textId="0EEEF4B5" w:rsidR="00674654" w:rsidRPr="00343DD5" w:rsidRDefault="008278F9" w:rsidP="00B00422">
            <w:pPr>
              <w:pStyle w:val="ListParagraph"/>
              <w:numPr>
                <w:ilvl w:val="0"/>
                <w:numId w:val="6"/>
              </w:numPr>
              <w:ind w:left="1080"/>
              <w:jc w:val="both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C0343</w:t>
            </w:r>
            <w:r w:rsidR="00674654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:</w:t>
            </w:r>
          </w:p>
          <w:p w14:paraId="16F63C3F" w14:textId="77777777" w:rsidR="009C1B5A" w:rsidRPr="00343DD5" w:rsidRDefault="008278F9" w:rsidP="000F6338">
            <w:pPr>
              <w:pStyle w:val="ListParagraph"/>
              <w:numPr>
                <w:ilvl w:val="1"/>
                <w:numId w:val="6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/CD038C/Consignment/</w:t>
            </w:r>
            <w:proofErr w:type="spellStart"/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countryOfDestination</w:t>
            </w:r>
            <w:proofErr w:type="spellEnd"/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,  </w:t>
            </w:r>
          </w:p>
          <w:p w14:paraId="1B2A9968" w14:textId="0D832519" w:rsidR="009C1B5A" w:rsidRPr="00343DD5" w:rsidRDefault="008278F9" w:rsidP="000F6338">
            <w:pPr>
              <w:pStyle w:val="ListParagraph"/>
              <w:numPr>
                <w:ilvl w:val="1"/>
                <w:numId w:val="6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/CD038C/Consignment/HouseConsignment/</w:t>
            </w:r>
            <w:proofErr w:type="spellStart"/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countryOfDestination</w:t>
            </w:r>
            <w:proofErr w:type="spellEnd"/>
            <w:r w:rsidR="006779D1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,</w:t>
            </w:r>
          </w:p>
          <w:p w14:paraId="78AE4750" w14:textId="3A3F1993" w:rsidR="008278F9" w:rsidRPr="00343DD5" w:rsidRDefault="008278F9" w:rsidP="000F6338">
            <w:pPr>
              <w:pStyle w:val="ListParagraph"/>
              <w:numPr>
                <w:ilvl w:val="1"/>
                <w:numId w:val="6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/CD038C/Consignment/HouseConsignment/ConsignmentItem/countryOfDestination</w:t>
            </w:r>
            <w:r w:rsidR="006779D1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</w:p>
          <w:p w14:paraId="50F2B11C" w14:textId="77777777" w:rsidR="008278F9" w:rsidRPr="00343DD5" w:rsidRDefault="008278F9" w:rsidP="00B00422">
            <w:p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7D7BA765" w14:textId="5373196B" w:rsidR="008F2BE6" w:rsidRPr="00343DD5" w:rsidRDefault="008278F9" w:rsidP="00B00422">
            <w:pPr>
              <w:pStyle w:val="ListParagraph"/>
              <w:numPr>
                <w:ilvl w:val="0"/>
                <w:numId w:val="6"/>
              </w:numPr>
              <w:ind w:left="1080"/>
              <w:jc w:val="both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lastRenderedPageBreak/>
              <w:t>T1120</w:t>
            </w:r>
            <w:r w:rsidR="008F2BE6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: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</w:p>
          <w:p w14:paraId="0981727D" w14:textId="439CDAB3" w:rsidR="008278F9" w:rsidRPr="00343DD5" w:rsidRDefault="00226BC8" w:rsidP="000F6338">
            <w:pPr>
              <w:pStyle w:val="ListParagraph"/>
              <w:numPr>
                <w:ilvl w:val="1"/>
                <w:numId w:val="6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/CD906C/</w:t>
            </w:r>
            <w:proofErr w:type="spellStart"/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MESSAGE.Message</w:t>
            </w:r>
            <w:proofErr w:type="spellEnd"/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identification</w:t>
            </w:r>
            <w:r w:rsidR="006779D1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,</w:t>
            </w:r>
          </w:p>
          <w:p w14:paraId="40441612" w14:textId="17A5347D" w:rsidR="00226BC8" w:rsidRPr="00343DD5" w:rsidRDefault="00226BC8" w:rsidP="000F6338">
            <w:pPr>
              <w:pStyle w:val="ListParagraph"/>
              <w:numPr>
                <w:ilvl w:val="1"/>
                <w:numId w:val="6"/>
              </w:numPr>
              <w:ind w:left="180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/CD917C/</w:t>
            </w:r>
            <w:proofErr w:type="spellStart"/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MESSAGE.Message</w:t>
            </w:r>
            <w:proofErr w:type="spellEnd"/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identification</w:t>
            </w:r>
            <w:r w:rsidR="006779D1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</w:p>
          <w:p w14:paraId="7B058768" w14:textId="77777777" w:rsidR="008278F9" w:rsidRPr="00343DD5" w:rsidRDefault="008278F9" w:rsidP="008278F9">
            <w:pPr>
              <w:ind w:left="108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01B8100B" w14:textId="6F747B9F" w:rsidR="008278F9" w:rsidRPr="00343DD5" w:rsidRDefault="008278F9" w:rsidP="000F6338">
            <w:pPr>
              <w:ind w:left="72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 xml:space="preserve">Extract from B1820 in </w:t>
            </w:r>
            <w:r w:rsidR="00FE0AEF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 xml:space="preserve">DDNTA 6.4.0-v1.02 </w:t>
            </w:r>
            <w:r w:rsidR="008F2BE6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Appendix K</w:t>
            </w:r>
          </w:p>
          <w:p w14:paraId="0D4C1B2A" w14:textId="77777777" w:rsidR="008278F9" w:rsidRPr="00343DD5" w:rsidRDefault="008278F9" w:rsidP="000F6338">
            <w:pPr>
              <w:ind w:left="72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08FD87C2" wp14:editId="54A004CB">
                  <wp:extent cx="5352106" cy="405733"/>
                  <wp:effectExtent l="0" t="0" r="1270" b="0"/>
                  <wp:docPr id="164349556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2489" cy="4216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5142E197" w14:textId="2B8E020B" w:rsidR="00FE0AEF" w:rsidRPr="00343DD5" w:rsidRDefault="00FE0AEF" w:rsidP="000F6338">
            <w:pPr>
              <w:ind w:left="720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Extract from C0343 in DDNTA 6.4.0-v1.02 Appendix K</w:t>
            </w:r>
          </w:p>
          <w:p w14:paraId="3EEE973A" w14:textId="6C9B5600" w:rsidR="00FE0AEF" w:rsidRPr="00343DD5" w:rsidRDefault="00FE0AEF" w:rsidP="000F6338">
            <w:pPr>
              <w:ind w:left="720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1E3F3B5C" wp14:editId="42B2B9B5">
                  <wp:extent cx="5560336" cy="294541"/>
                  <wp:effectExtent l="0" t="0" r="0" b="0"/>
                  <wp:docPr id="11983725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8372575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6763" cy="320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4CAEF217" w14:textId="69465AC2" w:rsidR="00FE0AEF" w:rsidRPr="00343DD5" w:rsidRDefault="00DB75CF" w:rsidP="000F6338">
            <w:pPr>
              <w:ind w:left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E</w:t>
            </w:r>
            <w:r w:rsidR="00FE0AEF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xtract from T1120 in DDNTA 6.4.0-v1.02 Appendix K</w:t>
            </w:r>
          </w:p>
          <w:p w14:paraId="4559C457" w14:textId="67EAF831" w:rsidR="00FE0AEF" w:rsidRPr="00343DD5" w:rsidRDefault="00DB75CF" w:rsidP="000F6338">
            <w:pPr>
              <w:ind w:left="720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3C406F41" wp14:editId="48C4E76D">
                  <wp:extent cx="5646344" cy="242575"/>
                  <wp:effectExtent l="0" t="0" r="0" b="5080"/>
                  <wp:docPr id="101842165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8421656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0338" cy="2457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27A7E8F0" w14:textId="77777777" w:rsidR="00860E3A" w:rsidRDefault="00860E3A" w:rsidP="00860E3A">
            <w:pPr>
              <w:ind w:left="36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63D02B6" w14:textId="45AAFBAE" w:rsidR="008278F9" w:rsidRDefault="008278F9">
            <w:pPr>
              <w:pStyle w:val="ListParagraph"/>
              <w:numPr>
                <w:ilvl w:val="0"/>
                <w:numId w:val="51"/>
              </w:numPr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0F6338">
              <w:rPr>
                <w:rFonts w:asciiTheme="minorHAnsi" w:hAnsiTheme="minorHAnsi" w:cstheme="minorHAnsi"/>
                <w:sz w:val="22"/>
                <w:szCs w:val="22"/>
              </w:rPr>
              <w:t>T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he </w:t>
            </w:r>
            <w:r w:rsidR="00E45AE1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v</w:t>
            </w:r>
            <w:r w:rsidR="00CA4CD9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alue ‘Validated by Recipient’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 w:rsidR="00860E3A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sh</w:t>
            </w:r>
            <w:r w:rsidR="00860E3A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o</w:t>
            </w:r>
            <w:r w:rsidR="00860E3A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uld </w:t>
            </w:r>
            <w:r w:rsidR="00CA4CD9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be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updated to ‘N’</w:t>
            </w:r>
            <w:r w:rsidR="00860E3A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.</w:t>
            </w:r>
          </w:p>
          <w:p w14:paraId="0D12FF74" w14:textId="05FBC94F" w:rsidR="006779D1" w:rsidRPr="006370C5" w:rsidRDefault="006779D1" w:rsidP="006779D1">
            <w:pPr>
              <w:pStyle w:val="ListParagraph"/>
              <w:numPr>
                <w:ilvl w:val="0"/>
                <w:numId w:val="51"/>
              </w:numPr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not be identical to 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DDNTA-6.3.0-v1.00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for those R&amp;C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.</w:t>
            </w:r>
          </w:p>
          <w:p w14:paraId="1123256C" w14:textId="77777777" w:rsidR="008278F9" w:rsidRDefault="008278F9" w:rsidP="008278F9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63BAA6A4" w14:textId="77777777" w:rsidR="006370C5" w:rsidRPr="00343DD5" w:rsidRDefault="006370C5" w:rsidP="008278F9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28917DC0" w14:textId="5E2F0384" w:rsidR="00174BC5" w:rsidRPr="000F6338" w:rsidRDefault="00A8478D" w:rsidP="000F6338">
            <w:pPr>
              <w:pStyle w:val="ListParagraph"/>
              <w:numPr>
                <w:ilvl w:val="0"/>
                <w:numId w:val="50"/>
              </w:numPr>
              <w:ind w:left="720" w:hanging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C</w:t>
            </w:r>
            <w:r w:rsidR="00CA7F72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orrections for B1203, C0909, G0002, G0137, G0716, G0991, </w:t>
            </w:r>
            <w:r w:rsidR="00BF7776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R0448, </w:t>
            </w:r>
            <w:r w:rsidR="00CA7F72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and CL176</w:t>
            </w:r>
            <w:r w:rsidR="00460BD6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 are needed in the DDNTA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-</w:t>
            </w:r>
            <w:r w:rsidR="00460BD6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6.4.0-v1.02</w:t>
            </w:r>
            <w:r w:rsidR="00CA7F72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.</w:t>
            </w:r>
          </w:p>
          <w:p w14:paraId="7091FE65" w14:textId="77777777" w:rsidR="00174BC5" w:rsidRPr="00343DD5" w:rsidRDefault="00174BC5" w:rsidP="00174BC5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</w:t>
            </w:r>
          </w:p>
          <w:p w14:paraId="3191EC45" w14:textId="07DE033F" w:rsidR="002545BF" w:rsidRPr="00A8478D" w:rsidRDefault="00A8478D" w:rsidP="000F6338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Issue in CD018C for </w:t>
            </w:r>
            <w:r w:rsidR="002545BF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B1203</w:t>
            </w:r>
          </w:p>
          <w:p w14:paraId="03F9D764" w14:textId="04FEFA9D" w:rsidR="002545BF" w:rsidRPr="00343DD5" w:rsidRDefault="00860E3A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</w:t>
            </w:r>
            <w:r w:rsidR="00E16B67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E16B67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DDNTA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-</w:t>
            </w:r>
            <w:r w:rsidR="00E16B67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5.15.2-v2.00</w:t>
            </w:r>
            <w:r w:rsidR="00E16B67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Appendix Q2, </w:t>
            </w:r>
            <w:r w:rsidR="00E16B67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B1203</w:t>
            </w:r>
            <w:r w:rsidR="00E16B67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is applied in the </w:t>
            </w:r>
            <w:r w:rsidR="00E16B67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CD018C</w:t>
            </w:r>
            <w:r w:rsidR="00E16B67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on the Data </w:t>
            </w:r>
            <w:r w:rsidR="006779D1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="006779D1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tem </w:t>
            </w:r>
            <w:r w:rsidR="00E16B67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Consignment/HouseConsignment/ConsignmentItem/Packaging/shippingMarks</w:t>
            </w:r>
            <w:r w:rsidR="00E16B67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. 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br/>
            </w:r>
            <w:r w:rsidR="00E16B67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However, </w:t>
            </w:r>
            <w:r w:rsidR="00E16B67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B1203</w:t>
            </w:r>
            <w:r w:rsidR="00E16B67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is missing from the CD018C in the </w:t>
            </w:r>
            <w:r w:rsidR="00E16B67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DDNTA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-</w:t>
            </w:r>
            <w:r w:rsidR="00E16B67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6.4.0-v1.02 Appendix Q2</w:t>
            </w:r>
            <w:r w:rsidR="00AE4DCE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:</w:t>
            </w:r>
          </w:p>
          <w:p w14:paraId="102F5A24" w14:textId="77777777" w:rsidR="00E16B67" w:rsidRPr="00343DD5" w:rsidRDefault="00E16B67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18BBBEFF" w14:textId="09DA818F" w:rsidR="00E16B67" w:rsidRPr="00343DD5" w:rsidRDefault="00DE2E09" w:rsidP="000F6338">
            <w:pPr>
              <w:ind w:left="72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 w:rsidR="00E16B67"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 xml:space="preserve"> 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(</w:t>
            </w:r>
            <w:r w:rsidR="00E16B67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CD018C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)</w:t>
            </w:r>
            <w:r w:rsidR="00E16B67"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  <w:t>:</w:t>
            </w:r>
          </w:p>
          <w:p w14:paraId="42B906B5" w14:textId="48EEBBC5" w:rsidR="00E16B67" w:rsidRPr="00343DD5" w:rsidRDefault="00A8478D" w:rsidP="000F6338">
            <w:pPr>
              <w:ind w:left="72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l-GR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4F431E73" wp14:editId="38F15B45">
                      <wp:simplePos x="0" y="0"/>
                      <wp:positionH relativeFrom="column">
                        <wp:posOffset>539115</wp:posOffset>
                      </wp:positionH>
                      <wp:positionV relativeFrom="paragraph">
                        <wp:posOffset>760095</wp:posOffset>
                      </wp:positionV>
                      <wp:extent cx="4991100" cy="203200"/>
                      <wp:effectExtent l="0" t="0" r="19050" b="25400"/>
                      <wp:wrapNone/>
                      <wp:docPr id="1083292090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91100" cy="203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38A04E90" id="Rectangle 1" o:spid="_x0000_s1026" style="position:absolute;margin-left:42.45pt;margin-top:59.85pt;width:393pt;height:1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" filled="f" strokecolor="red" strokeweight="2pt"/>
                  </w:pict>
                </mc:Fallback>
              </mc:AlternateContent>
            </w:r>
            <w:r w:rsidR="00662615" w:rsidRPr="00343DD5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6D84A10D" wp14:editId="5DDD9B68">
                  <wp:extent cx="5143153" cy="931560"/>
                  <wp:effectExtent l="57150" t="19050" r="57785" b="97155"/>
                  <wp:docPr id="69067078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3093" cy="9351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363EAA9" w14:textId="1EA8EF24" w:rsidR="00662615" w:rsidRPr="00343DD5" w:rsidRDefault="00662615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The wording of the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B1203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is the following:</w:t>
            </w:r>
          </w:p>
          <w:p w14:paraId="3195737C" w14:textId="4D7C2A7F" w:rsidR="00662615" w:rsidRPr="00343DD5" w:rsidRDefault="00662615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l-GR"/>
              </w:rPr>
              <w:drawing>
                <wp:inline distT="0" distB="0" distL="0" distR="0" wp14:anchorId="2F772ACC" wp14:editId="296E1069">
                  <wp:extent cx="4784090" cy="1051447"/>
                  <wp:effectExtent l="57150" t="19050" r="54610" b="92075"/>
                  <wp:docPr id="10164796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647960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8660" cy="10524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5BA2ADC9" w14:textId="2546725E" w:rsidR="00E16B67" w:rsidRPr="000F6338" w:rsidRDefault="00E16B67" w:rsidP="000F6338">
            <w:pPr>
              <w:pStyle w:val="ListParagraph"/>
              <w:numPr>
                <w:ilvl w:val="0"/>
                <w:numId w:val="51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B1203 </w:t>
            </w:r>
            <w:r w:rsidR="00860E3A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sh</w:t>
            </w:r>
            <w:r w:rsidR="00860E3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</w:t>
            </w:r>
            <w:r w:rsidR="00860E3A">
              <w:rPr>
                <w:rFonts w:asciiTheme="minorHAnsi" w:hAnsiTheme="minorHAnsi" w:cstheme="minorHAnsi"/>
                <w:lang w:val="en-US"/>
              </w:rPr>
              <w:t>uld</w:t>
            </w:r>
            <w:r w:rsidR="00860E3A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3E3C60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be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added to the CD018C on the Data </w:t>
            </w:r>
            <w:r w:rsidR="006779D1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="006779D1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tem </w:t>
            </w:r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Consignment/HouseConsignment/ConsignmentItem/Packaging/</w:t>
            </w:r>
            <w:proofErr w:type="gramStart"/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shippingMarks</w:t>
            </w:r>
            <w:proofErr w:type="gramEnd"/>
          </w:p>
          <w:p w14:paraId="685C319B" w14:textId="77777777" w:rsidR="009A2EDC" w:rsidRPr="00343DD5" w:rsidRDefault="009A2EDC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09F9CAF4" w14:textId="790CCB89" w:rsidR="002545BF" w:rsidRPr="000F6338" w:rsidRDefault="00A8478D" w:rsidP="000F6338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Issue in CD001C for </w:t>
            </w:r>
            <w:r w:rsidR="002545BF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C0909</w:t>
            </w:r>
          </w:p>
          <w:p w14:paraId="7A839144" w14:textId="77777777" w:rsidR="00E63FB3" w:rsidRPr="00343DD5" w:rsidRDefault="00E63FB3" w:rsidP="00174BC5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32D808C3" w14:textId="12643B1F" w:rsidR="00E63FB3" w:rsidRPr="00343DD5" w:rsidRDefault="00E63FB3" w:rsidP="000F6338">
            <w:pPr>
              <w:ind w:left="720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The condition </w:t>
            </w: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C0909 </w:t>
            </w: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is erroneously attached to the message </w:t>
            </w: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CD001C</w:t>
            </w: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on the Data Group /</w:t>
            </w: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CD001C/Message</w:t>
            </w: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026C97F4" w14:textId="77777777" w:rsidR="00E63FB3" w:rsidRDefault="00E63FB3" w:rsidP="00E63FB3">
            <w:pPr>
              <w:ind w:left="1080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</w:p>
          <w:p w14:paraId="155F9287" w14:textId="77777777" w:rsidR="00830960" w:rsidRDefault="00830960" w:rsidP="00E63FB3">
            <w:pPr>
              <w:ind w:left="1080"/>
              <w:rPr>
                <w:rStyle w:val="normaltextrun"/>
              </w:rPr>
            </w:pPr>
          </w:p>
          <w:p w14:paraId="6F4CB2FA" w14:textId="77777777" w:rsidR="00830960" w:rsidRPr="00343DD5" w:rsidRDefault="00830960" w:rsidP="00E63FB3">
            <w:pPr>
              <w:ind w:left="1080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</w:p>
          <w:p w14:paraId="24D4ED0B" w14:textId="1A9E416A" w:rsidR="00E63FB3" w:rsidRPr="00343DD5" w:rsidRDefault="00B134C7" w:rsidP="000F6338">
            <w:pPr>
              <w:ind w:left="720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lastRenderedPageBreak/>
              <w:t>From DDNTA-6.4.0-v1.02</w:t>
            </w:r>
            <w:r w:rsidR="00E63FB3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 </w:t>
            </w:r>
            <w:r w:rsidRPr="000F6338">
              <w:rPr>
                <w:rStyle w:val="normaltextrun"/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E63FB3" w:rsidRPr="000F6338">
              <w:rPr>
                <w:rStyle w:val="normaltextrun"/>
                <w:rFonts w:asciiTheme="minorHAnsi" w:hAnsiTheme="minorHAnsi" w:cstheme="minorHAnsi"/>
                <w:sz w:val="22"/>
                <w:szCs w:val="22"/>
                <w:u w:val="single"/>
              </w:rPr>
              <w:t>CD001C</w:t>
            </w:r>
            <w:r w:rsidRPr="000F6338">
              <w:rPr>
                <w:rStyle w:val="normaltextrun"/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="00E63FB3" w:rsidRPr="000F6338">
              <w:rPr>
                <w:rStyle w:val="normaltextrun"/>
                <w:rFonts w:asciiTheme="minorHAnsi" w:hAnsiTheme="minorHAnsi" w:cstheme="minorHAnsi"/>
                <w:sz w:val="22"/>
                <w:szCs w:val="22"/>
                <w:u w:val="single"/>
              </w:rPr>
              <w:t>:</w:t>
            </w:r>
          </w:p>
          <w:p w14:paraId="272E39C5" w14:textId="374C3888" w:rsidR="00E63FB3" w:rsidRPr="00343DD5" w:rsidRDefault="00E63FB3" w:rsidP="003E3C60">
            <w:pPr>
              <w:ind w:left="108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05E28D65" wp14:editId="48EFBC6B">
                  <wp:extent cx="4375147" cy="517019"/>
                  <wp:effectExtent l="57150" t="19050" r="64135" b="92710"/>
                  <wp:docPr id="64567671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676719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3079" cy="520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EBEE215" w14:textId="241E8FDE" w:rsidR="002545BF" w:rsidRPr="00343DD5" w:rsidRDefault="003E3C60" w:rsidP="003E3C60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w:drawing>
                <wp:inline distT="0" distB="0" distL="0" distR="0" wp14:anchorId="0D46CF0A" wp14:editId="793B625E">
                  <wp:extent cx="3650055" cy="1085121"/>
                  <wp:effectExtent l="57150" t="19050" r="64770" b="96520"/>
                  <wp:docPr id="75751220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7512205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0619" cy="1088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8DDF21B" w14:textId="77777777" w:rsidR="003E3C60" w:rsidRPr="00343DD5" w:rsidRDefault="003E3C60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5CADD01B" w14:textId="44403B00" w:rsidR="003E3C60" w:rsidRDefault="003E3C60" w:rsidP="000F6338">
            <w:pPr>
              <w:ind w:left="720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C0909 </w:t>
            </w:r>
            <w:r w:rsidR="00FD44D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should</w:t>
            </w:r>
            <w:r w:rsidR="00FD44D0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be removed from the Data Group </w:t>
            </w: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/CD001C/Message.</w:t>
            </w:r>
          </w:p>
          <w:p w14:paraId="37C3E4E5" w14:textId="09609FB3" w:rsidR="00A8478D" w:rsidRPr="006370C5" w:rsidRDefault="00A8478D" w:rsidP="000F6338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not be identical to 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DDNTA-6.3.0-v1.00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</w:t>
            </w:r>
            <w:r w:rsidRPr="000F6338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(where similar issue exists in CD001D)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.</w:t>
            </w:r>
          </w:p>
          <w:p w14:paraId="14028C9F" w14:textId="77777777" w:rsidR="00A8478D" w:rsidRPr="00343DD5" w:rsidRDefault="00A8478D" w:rsidP="003E3C60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5BBAA535" w14:textId="0623C217" w:rsidR="00830960" w:rsidRPr="00B3048F" w:rsidRDefault="00830960" w:rsidP="00830960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Issue in CD018C, CD038C, CD143C for G0002</w:t>
            </w:r>
          </w:p>
          <w:p w14:paraId="574CD03F" w14:textId="77777777" w:rsidR="003E3C60" w:rsidRPr="00343DD5" w:rsidRDefault="003E3C60" w:rsidP="00174BC5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050E47C7" w14:textId="5F52E308" w:rsidR="003E3C60" w:rsidRPr="00343DD5" w:rsidRDefault="003E3C60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Guideline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G0002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has been mistakenly omitted from several Data Items in the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CD018C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CD038C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, and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CD143C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messages within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DDNTA</w:t>
            </w:r>
            <w:r w:rsidR="0083096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-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6.4.0-v1.02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  <w:p w14:paraId="727B2949" w14:textId="77777777" w:rsidR="003E3C60" w:rsidRPr="00343DD5" w:rsidRDefault="003E3C60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310F03E3" w14:textId="77777777" w:rsidR="003E3C60" w:rsidRPr="00343DD5" w:rsidRDefault="003E3C60" w:rsidP="000F6338">
            <w:pPr>
              <w:pStyle w:val="ListParagraph"/>
              <w:numPr>
                <w:ilvl w:val="0"/>
                <w:numId w:val="36"/>
              </w:numPr>
              <w:ind w:left="1080"/>
              <w:rPr>
                <w:rStyle w:val="normaltextrun"/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/CD018C/Consignment/referenceNumberUCR,</w:t>
            </w:r>
          </w:p>
          <w:p w14:paraId="463ECC94" w14:textId="77777777" w:rsidR="003E3C60" w:rsidRPr="00343DD5" w:rsidRDefault="003E3C60" w:rsidP="000F6338">
            <w:pPr>
              <w:pStyle w:val="ListParagraph"/>
              <w:numPr>
                <w:ilvl w:val="0"/>
                <w:numId w:val="36"/>
              </w:numPr>
              <w:ind w:left="1080"/>
              <w:rPr>
                <w:rStyle w:val="normaltextrun"/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/CD018C/Consignment/HouseConsignment/referenceNumberUCR, </w:t>
            </w:r>
          </w:p>
          <w:p w14:paraId="6175C71E" w14:textId="77777777" w:rsidR="003E3C60" w:rsidRPr="00343DD5" w:rsidRDefault="003E3C60" w:rsidP="000F6338">
            <w:pPr>
              <w:pStyle w:val="ListParagraph"/>
              <w:numPr>
                <w:ilvl w:val="0"/>
                <w:numId w:val="36"/>
              </w:numPr>
              <w:ind w:left="1080"/>
              <w:rPr>
                <w:rStyle w:val="normaltextrun"/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/CD018C/Consignment/HouseConsignment/ConsignmentItem/referenceNumberUCR, </w:t>
            </w:r>
          </w:p>
          <w:p w14:paraId="7862BEE1" w14:textId="77777777" w:rsidR="003E3C60" w:rsidRPr="00343DD5" w:rsidRDefault="003E3C60" w:rsidP="000F6338">
            <w:pPr>
              <w:pStyle w:val="ListParagraph"/>
              <w:numPr>
                <w:ilvl w:val="0"/>
                <w:numId w:val="36"/>
              </w:numPr>
              <w:ind w:left="1080"/>
              <w:rPr>
                <w:rStyle w:val="normaltextrun"/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/CD038C/Consignment/Incident/TransportEquipment/containerIdentificationNumber and </w:t>
            </w:r>
          </w:p>
          <w:p w14:paraId="685601CF" w14:textId="7E64B438" w:rsidR="003E3C60" w:rsidRPr="00343DD5" w:rsidRDefault="003E3C60" w:rsidP="000F6338">
            <w:pPr>
              <w:pStyle w:val="ListParagraph"/>
              <w:numPr>
                <w:ilvl w:val="0"/>
                <w:numId w:val="36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/CD143C/Enquiry/</w:t>
            </w:r>
            <w:proofErr w:type="spellStart"/>
            <w:r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returnCopyReturnedDate</w:t>
            </w:r>
            <w:proofErr w:type="spellEnd"/>
          </w:p>
          <w:p w14:paraId="5BBA76B0" w14:textId="77777777" w:rsidR="003E3C60" w:rsidRPr="00343DD5" w:rsidRDefault="003E3C60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7AA3C0E5" w14:textId="128DC13F" w:rsidR="005E72D0" w:rsidRPr="00343DD5" w:rsidRDefault="005E72D0" w:rsidP="000F6338">
            <w:pPr>
              <w:ind w:left="720"/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The wording of the </w:t>
            </w: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t>G0002</w:t>
            </w:r>
            <w:r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is the following:</w:t>
            </w:r>
          </w:p>
          <w:p w14:paraId="772C1570" w14:textId="77777777" w:rsidR="005E72D0" w:rsidRPr="00343DD5" w:rsidRDefault="005E72D0" w:rsidP="005E72D0">
            <w:pPr>
              <w:jc w:val="center"/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713F5A74" wp14:editId="6901B6CD">
                  <wp:extent cx="4511431" cy="769687"/>
                  <wp:effectExtent l="57150" t="19050" r="60960" b="87630"/>
                  <wp:docPr id="60938029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9380292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1431" cy="7696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4359E9EB" w14:textId="77777777" w:rsidR="005E72D0" w:rsidRPr="00343DD5" w:rsidRDefault="005E72D0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07DD0B7F" w14:textId="6FFB56EA" w:rsidR="003E3C60" w:rsidRDefault="005E72D0" w:rsidP="00830960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G0002 </w:t>
            </w:r>
            <w:r w:rsidR="00FD44D0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sh</w:t>
            </w:r>
            <w:r w:rsidR="00FD44D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ould 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be added to the above Data </w:t>
            </w:r>
            <w:r w:rsidR="0083096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="00830960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tems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</w:p>
          <w:p w14:paraId="18A1D982" w14:textId="77777777" w:rsidR="00830960" w:rsidRPr="00B3048F" w:rsidRDefault="00830960" w:rsidP="000F6338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0899F95F" w14:textId="77777777" w:rsidR="00830960" w:rsidRPr="00343DD5" w:rsidRDefault="00830960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3F72DB30" w14:textId="77777777" w:rsidR="003E3C60" w:rsidRPr="00343DD5" w:rsidRDefault="003E3C60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1DE17F47" w14:textId="3E1D1375" w:rsidR="00830960" w:rsidRPr="000F6338" w:rsidRDefault="00830960" w:rsidP="000F6338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Issue </w:t>
            </w:r>
            <w:r w:rsidR="00D35C6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with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 G0137</w:t>
            </w:r>
          </w:p>
          <w:p w14:paraId="1374DDA4" w14:textId="4936FD42" w:rsidR="00207045" w:rsidRDefault="00F1677C" w:rsidP="00830960">
            <w:pPr>
              <w:ind w:left="720"/>
              <w:rPr>
                <w:rFonts w:asciiTheme="minorHAnsi" w:hAnsiTheme="minorHAnsi" w:cstheme="minorHAnsi"/>
                <w:sz w:val="22"/>
                <w:szCs w:val="22"/>
              </w:rPr>
            </w:pPr>
            <w:r w:rsidRPr="000F6338">
              <w:rPr>
                <w:rFonts w:asciiTheme="minorHAnsi" w:hAnsiTheme="minorHAnsi" w:cstheme="minorHAnsi"/>
                <w:sz w:val="22"/>
                <w:szCs w:val="22"/>
              </w:rPr>
              <w:t xml:space="preserve">G0137 </w:t>
            </w:r>
            <w:r w:rsidR="00830960">
              <w:rPr>
                <w:rFonts w:asciiTheme="minorHAnsi" w:hAnsiTheme="minorHAnsi" w:cstheme="minorHAnsi"/>
                <w:sz w:val="22"/>
                <w:szCs w:val="22"/>
              </w:rPr>
              <w:t xml:space="preserve">can </w:t>
            </w:r>
            <w:r w:rsidRPr="000F6338">
              <w:rPr>
                <w:rFonts w:asciiTheme="minorHAnsi" w:hAnsiTheme="minorHAnsi" w:cstheme="minorHAnsi"/>
                <w:sz w:val="22"/>
                <w:szCs w:val="22"/>
              </w:rPr>
              <w:t xml:space="preserve">be </w:t>
            </w:r>
            <w:r w:rsidR="00830960">
              <w:rPr>
                <w:rFonts w:asciiTheme="minorHAnsi" w:hAnsiTheme="minorHAnsi" w:cstheme="minorHAnsi"/>
                <w:sz w:val="22"/>
                <w:szCs w:val="22"/>
              </w:rPr>
              <w:t xml:space="preserve">already </w:t>
            </w:r>
            <w:r w:rsidRPr="000F6338">
              <w:rPr>
                <w:rFonts w:asciiTheme="minorHAnsi" w:hAnsiTheme="minorHAnsi" w:cstheme="minorHAnsi"/>
                <w:sz w:val="22"/>
                <w:szCs w:val="22"/>
              </w:rPr>
              <w:t xml:space="preserve">removed from </w:t>
            </w:r>
            <w:r w:rsidR="00830960">
              <w:rPr>
                <w:rFonts w:asciiTheme="minorHAnsi" w:hAnsiTheme="minorHAnsi" w:cstheme="minorHAnsi"/>
                <w:sz w:val="22"/>
                <w:szCs w:val="22"/>
              </w:rPr>
              <w:t xml:space="preserve">all messages of </w:t>
            </w:r>
            <w:r w:rsidR="00C73A76" w:rsidRPr="000F6338">
              <w:rPr>
                <w:rFonts w:asciiTheme="minorHAnsi" w:hAnsiTheme="minorHAnsi" w:cstheme="minorHAnsi"/>
                <w:sz w:val="22"/>
                <w:szCs w:val="22"/>
              </w:rPr>
              <w:t xml:space="preserve">the </w:t>
            </w:r>
            <w:r w:rsidRPr="000F6338">
              <w:rPr>
                <w:rFonts w:asciiTheme="minorHAnsi" w:hAnsiTheme="minorHAnsi" w:cstheme="minorHAnsi"/>
                <w:sz w:val="22"/>
                <w:szCs w:val="22"/>
              </w:rPr>
              <w:t>DDNTA</w:t>
            </w:r>
            <w:r w:rsidR="00830960">
              <w:rPr>
                <w:rFonts w:asciiTheme="minorHAnsi" w:hAnsiTheme="minorHAnsi" w:cstheme="minorHAnsi"/>
                <w:sz w:val="22"/>
                <w:szCs w:val="22"/>
              </w:rPr>
              <w:t>-</w:t>
            </w:r>
            <w:r w:rsidRPr="000F6338">
              <w:rPr>
                <w:rFonts w:asciiTheme="minorHAnsi" w:hAnsiTheme="minorHAnsi" w:cstheme="minorHAnsi"/>
                <w:sz w:val="22"/>
                <w:szCs w:val="22"/>
              </w:rPr>
              <w:t>6.4.0-v1.02.</w:t>
            </w:r>
          </w:p>
          <w:p w14:paraId="470172C8" w14:textId="59379839" w:rsidR="00830960" w:rsidRPr="00B3048F" w:rsidRDefault="00830960" w:rsidP="00830960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ot 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be identical to DDNTA-6.3.0-v1.00.</w:t>
            </w:r>
          </w:p>
          <w:p w14:paraId="1E4B6885" w14:textId="77777777" w:rsidR="00830960" w:rsidRPr="000F6338" w:rsidRDefault="00830960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5A54863" w14:textId="77777777" w:rsidR="00264BEC" w:rsidRDefault="00264BEC" w:rsidP="00174BC5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71AE0E5D" w14:textId="565F7D38" w:rsidR="00D35C65" w:rsidRPr="00B3048F" w:rsidRDefault="00D35C65" w:rsidP="00D35C65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Issue with G0716</w:t>
            </w:r>
          </w:p>
          <w:p w14:paraId="4BACB314" w14:textId="77777777" w:rsidR="00D35C65" w:rsidRPr="00343DD5" w:rsidRDefault="00D35C65" w:rsidP="00174BC5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6B2B5C2E" w14:textId="2B7805D5" w:rsidR="00C73A76" w:rsidRPr="00343DD5" w:rsidRDefault="00C37EA3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The Guideline </w:t>
            </w:r>
            <w:r w:rsidR="00C73A76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G0716</w:t>
            </w:r>
            <w:r w:rsidR="00C73A76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is </w:t>
            </w:r>
            <w:proofErr w:type="gramStart"/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transitional</w:t>
            </w:r>
            <w:proofErr w:type="gramEnd"/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="00E86885" w:rsidRPr="00343DD5">
              <w:rPr>
                <w:rFonts w:asciiTheme="minorHAnsi" w:hAnsiTheme="minorHAnsi" w:cstheme="minorHAnsi"/>
                <w:sz w:val="22"/>
                <w:szCs w:val="22"/>
              </w:rPr>
              <w:t>i</w:t>
            </w:r>
            <w:r w:rsidR="00E86885">
              <w:rPr>
                <w:rFonts w:asciiTheme="minorHAnsi" w:hAnsiTheme="minorHAnsi" w:cstheme="minorHAnsi"/>
                <w:sz w:val="22"/>
                <w:szCs w:val="22"/>
              </w:rPr>
              <w:t>t should not be</w:t>
            </w:r>
            <w:r w:rsidR="00E86885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attached to the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CD001C, CD003C, CD038C, CD050C, CD115C, CD160C,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and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CD165C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messages on</w:t>
            </w:r>
            <w:r w:rsidR="00C73A76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the Data Group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: </w:t>
            </w:r>
            <w:proofErr w:type="spellStart"/>
            <w:r w:rsidR="00C73A76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RiskAnalysisIdentification</w:t>
            </w:r>
            <w:proofErr w:type="spellEnd"/>
            <w:r w:rsidR="00C73A76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/</w:t>
            </w:r>
            <w:proofErr w:type="spellStart"/>
            <w:r w:rsidR="00C73A76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RiskAnalysis</w:t>
            </w:r>
            <w:proofErr w:type="spellEnd"/>
            <w:r w:rsidR="00C73A76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/</w:t>
            </w:r>
            <w:proofErr w:type="spellStart"/>
            <w:r w:rsidR="00C73A76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RiskAnalysisResult</w:t>
            </w:r>
            <w:proofErr w:type="spellEnd"/>
            <w:r w:rsidR="00C73A76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797C3E2E" w14:textId="77777777" w:rsidR="00C73A76" w:rsidRPr="00343DD5" w:rsidRDefault="00C73A76" w:rsidP="00C73A76">
            <w:pPr>
              <w:pStyle w:val="ListParagraph"/>
              <w:ind w:left="1440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</w:p>
          <w:p w14:paraId="2E6A5316" w14:textId="36847806" w:rsidR="00C73A76" w:rsidRPr="00343DD5" w:rsidRDefault="00B134C7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lastRenderedPageBreak/>
              <w:t>From DDNTA-6.4.0-v1.02</w:t>
            </w:r>
            <w:r w:rsidR="00C73A76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C73A76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CD050C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="00C73A76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:</w:t>
            </w:r>
          </w:p>
          <w:p w14:paraId="56768851" w14:textId="77777777" w:rsidR="00C37EA3" w:rsidRPr="00343DD5" w:rsidRDefault="00C37EA3" w:rsidP="00C73A76">
            <w:pPr>
              <w:ind w:left="108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0024DE1" w14:textId="3ECCEB95" w:rsidR="00C73A76" w:rsidRPr="00343DD5" w:rsidRDefault="00C73A76" w:rsidP="00C73A76">
            <w:pPr>
              <w:ind w:left="108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4E20EB95" wp14:editId="44442AB6">
                  <wp:extent cx="4280150" cy="597838"/>
                  <wp:effectExtent l="57150" t="19050" r="63500" b="88265"/>
                  <wp:docPr id="8074469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744693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0578" cy="602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1874E21" w14:textId="0DB9A7B1" w:rsidR="00C37EA3" w:rsidRPr="005C6BAC" w:rsidRDefault="00C37EA3" w:rsidP="005C6BAC">
            <w:pPr>
              <w:jc w:val="center"/>
              <w:rPr>
                <w:rStyle w:val="normaltextrun"/>
                <w:rFonts w:asciiTheme="minorHAnsi" w:hAnsiTheme="minorHAnsi" w:cstheme="minorHAnsi"/>
                <w:sz w:val="22"/>
                <w:szCs w:val="22"/>
                <w:lang w:val="el-GR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5496DCC2" wp14:editId="4EEA5DE9">
                  <wp:extent cx="3625643" cy="732756"/>
                  <wp:effectExtent l="57150" t="19050" r="51435" b="86995"/>
                  <wp:docPr id="157649771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6497714" name=""/>
                          <pic:cNvPicPr/>
                        </pic:nvPicPr>
                        <pic:blipFill rotWithShape="1">
                          <a:blip r:embed="rId32"/>
                          <a:srcRect l="36607" t="59040" r="3799" b="18020"/>
                          <a:stretch/>
                        </pic:blipFill>
                        <pic:spPr bwMode="auto">
                          <a:xfrm>
                            <a:off x="0" y="0"/>
                            <a:ext cx="3629061" cy="7334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C43D34" w14:textId="77777777" w:rsidR="00C37EA3" w:rsidRPr="00343DD5" w:rsidRDefault="00C37EA3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6C47529D" w14:textId="19C524E8" w:rsidR="00C73A76" w:rsidRPr="00343DD5" w:rsidRDefault="00C37EA3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G0716 sh</w:t>
            </w:r>
            <w:r w:rsidR="00FD44D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ould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be completely removed from the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DDNTA</w:t>
            </w:r>
            <w:r w:rsidR="00D35C6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-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6.4.0-v1.02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</w:p>
          <w:p w14:paraId="453E6D3F" w14:textId="0E3C75AC" w:rsidR="00D35C65" w:rsidRPr="00B3048F" w:rsidRDefault="00D35C65" w:rsidP="00D35C65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3CF70298" w14:textId="77777777" w:rsidR="00C73A76" w:rsidRDefault="00C73A76" w:rsidP="00174BC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237F805" w14:textId="3566A7B7" w:rsidR="00D35C65" w:rsidRPr="00B3048F" w:rsidRDefault="00D35C65" w:rsidP="00D35C65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Issue with G0991</w:t>
            </w:r>
          </w:p>
          <w:p w14:paraId="5818EE50" w14:textId="77777777" w:rsidR="00D35C65" w:rsidRPr="000F6338" w:rsidRDefault="00D35C65" w:rsidP="00174BC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00BE511" w14:textId="556B1F52" w:rsidR="00C9574D" w:rsidRPr="00343DD5" w:rsidRDefault="00C9574D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The Guideline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G0991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is </w:t>
            </w:r>
            <w:proofErr w:type="gramStart"/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transitional</w:t>
            </w:r>
            <w:proofErr w:type="gramEnd"/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="00E86885" w:rsidRPr="00343DD5">
              <w:rPr>
                <w:rFonts w:asciiTheme="minorHAnsi" w:hAnsiTheme="minorHAnsi" w:cstheme="minorHAnsi"/>
                <w:sz w:val="22"/>
                <w:szCs w:val="22"/>
              </w:rPr>
              <w:t>i</w:t>
            </w:r>
            <w:r w:rsidR="00E86885">
              <w:rPr>
                <w:rFonts w:asciiTheme="minorHAnsi" w:hAnsiTheme="minorHAnsi" w:cstheme="minorHAnsi"/>
                <w:sz w:val="22"/>
                <w:szCs w:val="22"/>
              </w:rPr>
              <w:t>t should not be</w:t>
            </w:r>
            <w:r w:rsidR="00E86885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attached to the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CC013C, CC015C, CC017C, CC029C, CC043C, CD001C, CD003C, CD038C, CD050C, CD115C, CD160C,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and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CD165C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messages on the Data Item</w:t>
            </w:r>
            <w:r w:rsidR="0031219B">
              <w:rPr>
                <w:rFonts w:asciiTheme="minorHAnsi" w:hAnsiTheme="minorHAnsi" w:cstheme="minorHAnsi"/>
                <w:sz w:val="22"/>
                <w:szCs w:val="22"/>
              </w:rPr>
              <w:t>s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Consignment/HouseConsignment/PreviousDocument/type</w:t>
            </w:r>
            <w:r w:rsidR="0031219B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, </w:t>
            </w:r>
            <w:r w:rsidR="0031219B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Consignment/HouseConsignment/</w:t>
            </w:r>
            <w:r w:rsidR="0031219B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ConsignmentItem/</w:t>
            </w:r>
            <w:r w:rsidR="0031219B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PreviousDocument/type</w:t>
            </w:r>
            <w:r w:rsidR="0031219B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</w:p>
          <w:p w14:paraId="696B6BE4" w14:textId="77777777" w:rsidR="00C9574D" w:rsidRPr="00343DD5" w:rsidRDefault="00C9574D" w:rsidP="00174BC5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  <w:p w14:paraId="05207D9A" w14:textId="0D80D38E" w:rsidR="00C9574D" w:rsidRPr="00343DD5" w:rsidRDefault="00B134C7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 w:rsidR="00C9574D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C9574D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CD050C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="00C9574D" w:rsidRPr="000F6338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:</w:t>
            </w:r>
          </w:p>
          <w:p w14:paraId="4A7F2FE5" w14:textId="77777777" w:rsidR="00C9574D" w:rsidRPr="00343DD5" w:rsidRDefault="00C9574D" w:rsidP="00C9574D">
            <w:pPr>
              <w:ind w:left="108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</w:rPr>
              <w:drawing>
                <wp:inline distT="0" distB="0" distL="0" distR="0" wp14:anchorId="0C5D51D1" wp14:editId="31AA0A09">
                  <wp:extent cx="4409440" cy="674600"/>
                  <wp:effectExtent l="57150" t="19050" r="48260" b="87630"/>
                  <wp:docPr id="16540589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4058986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4906" cy="687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74A2484" w14:textId="77777777" w:rsidR="00C9574D" w:rsidRPr="00343DD5" w:rsidRDefault="00C9574D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62A994EE" w14:textId="277E8FFE" w:rsidR="00C9574D" w:rsidRDefault="00C9574D" w:rsidP="00E86885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G0991 </w:t>
            </w:r>
            <w:r w:rsidR="00FD44D0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sh</w:t>
            </w:r>
            <w:r w:rsidR="00FD44D0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ould</w:t>
            </w:r>
            <w:r w:rsidR="00FD44D0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be completely removed from the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DDNTA</w:t>
            </w:r>
            <w:r w:rsidR="00E8688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-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6.4.0-v1.02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</w:p>
          <w:p w14:paraId="4365F519" w14:textId="77777777" w:rsidR="00E86885" w:rsidRPr="00B3048F" w:rsidRDefault="00E86885" w:rsidP="00E86885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604D716E" w14:textId="77777777" w:rsidR="00E86885" w:rsidRPr="000F6338" w:rsidRDefault="00E86885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71BCB62" w14:textId="77777777" w:rsidR="00E03A9B" w:rsidRPr="00343DD5" w:rsidRDefault="00E03A9B" w:rsidP="00C9574D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0C5C03D0" w14:textId="5970306F" w:rsidR="00E03A9B" w:rsidRPr="000F6338" w:rsidRDefault="00D2574D" w:rsidP="000F6338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Issue with </w:t>
            </w:r>
            <w:r w:rsidR="00E03A9B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R0448</w:t>
            </w:r>
          </w:p>
          <w:p w14:paraId="53B82780" w14:textId="008B6E97" w:rsidR="00E03A9B" w:rsidRPr="00343DD5" w:rsidRDefault="006B1310" w:rsidP="000F6338">
            <w:pPr>
              <w:ind w:left="720"/>
              <w:jc w:val="both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Based on the </w:t>
            </w:r>
            <w:r w:rsidR="00D2574D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DDNTA</w:t>
            </w:r>
            <w:r w:rsidR="00D2574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-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6.4.0-v1.02, Appendix Q2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R0448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remains </w:t>
            </w:r>
            <w:r w:rsidR="00D2574D">
              <w:rPr>
                <w:rFonts w:asciiTheme="minorHAnsi" w:hAnsiTheme="minorHAnsi" w:cstheme="minorHAnsi"/>
                <w:sz w:val="22"/>
                <w:szCs w:val="22"/>
              </w:rPr>
              <w:t xml:space="preserve">incorrectly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applicable to the Data Item: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/CD038C/Consignment/Incident/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TransportEquipment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numberOfSeals</w:t>
            </w:r>
            <w:proofErr w:type="spellEnd"/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. </w:t>
            </w:r>
            <w:r w:rsidR="00D2574D">
              <w:rPr>
                <w:rFonts w:asciiTheme="minorHAnsi" w:hAnsiTheme="minorHAnsi" w:cstheme="minorHAnsi"/>
                <w:sz w:val="22"/>
                <w:szCs w:val="22"/>
              </w:rPr>
              <w:t>T</w:t>
            </w:r>
            <w:r w:rsidR="00F00D97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he wording of </w:t>
            </w:r>
            <w:r w:rsidR="00F00D97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R0448</w:t>
            </w:r>
            <w:r w:rsidR="00F00D97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was updated in </w:t>
            </w:r>
            <w:r w:rsidR="00D2574D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</w:t>
            </w:r>
            <w:r w:rsidR="00D2574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F</w:t>
            </w:r>
            <w:r w:rsidR="00D2574D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</w:t>
            </w:r>
            <w:r w:rsidR="00F00D97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-List.42 (RFC_NCTS-P6-0279)</w:t>
            </w:r>
            <w:r w:rsidR="00F00D97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to exclude the reference to the Data Item 'Number of seals' when </w:t>
            </w:r>
            <w:r w:rsidR="00B63099" w:rsidRPr="00343DD5">
              <w:rPr>
                <w:rFonts w:asciiTheme="minorHAnsi" w:hAnsiTheme="minorHAnsi" w:cstheme="minorHAnsi"/>
                <w:sz w:val="22"/>
                <w:szCs w:val="22"/>
              </w:rPr>
              <w:t>the Data Group ‘</w:t>
            </w:r>
            <w:r w:rsidR="00F00D97" w:rsidRPr="00343DD5">
              <w:rPr>
                <w:rFonts w:asciiTheme="minorHAnsi" w:hAnsiTheme="minorHAnsi" w:cstheme="minorHAnsi"/>
                <w:sz w:val="22"/>
                <w:szCs w:val="22"/>
              </w:rPr>
              <w:t>Transport Equipment</w:t>
            </w:r>
            <w:r w:rsidR="00B63099" w:rsidRPr="00343DD5">
              <w:rPr>
                <w:rFonts w:asciiTheme="minorHAnsi" w:hAnsiTheme="minorHAnsi" w:cstheme="minorHAnsi"/>
                <w:sz w:val="22"/>
                <w:szCs w:val="22"/>
              </w:rPr>
              <w:t>’</w:t>
            </w:r>
            <w:r w:rsidR="00F00D97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is recorded in the context of incident registration.</w:t>
            </w:r>
          </w:p>
          <w:p w14:paraId="4C74283F" w14:textId="77777777" w:rsidR="00C71BDB" w:rsidRPr="00343DD5" w:rsidRDefault="00C71BDB" w:rsidP="00C9574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F5713DF" w14:textId="001E43D1" w:rsidR="00F63FC6" w:rsidRPr="000F6338" w:rsidRDefault="00B134C7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  <w:r w:rsidRPr="00B134C7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From DDNTA-6.4.0-v1.02 </w:t>
            </w:r>
            <w:r w:rsidRPr="000F6338">
              <w:rPr>
                <w:rStyle w:val="normaltextrun"/>
                <w:rFonts w:asciiTheme="minorHAnsi" w:hAnsiTheme="minorHAnsi" w:cstheme="minorHAnsi"/>
                <w:sz w:val="22"/>
                <w:szCs w:val="22"/>
                <w:u w:val="single"/>
              </w:rPr>
              <w:t>(</w:t>
            </w:r>
            <w:r w:rsidR="00C71BDB" w:rsidRPr="000F6338">
              <w:rPr>
                <w:rStyle w:val="normaltextrun"/>
                <w:rFonts w:asciiTheme="minorHAnsi" w:hAnsiTheme="minorHAnsi" w:cstheme="minorHAnsi"/>
                <w:sz w:val="22"/>
                <w:szCs w:val="22"/>
                <w:u w:val="single"/>
              </w:rPr>
              <w:t>CD038C</w:t>
            </w:r>
            <w:r w:rsidRPr="000F6338">
              <w:rPr>
                <w:rStyle w:val="normaltextrun"/>
                <w:rFonts w:asciiTheme="minorHAnsi" w:hAnsiTheme="minorHAnsi" w:cstheme="minorHAnsi"/>
                <w:sz w:val="22"/>
                <w:szCs w:val="22"/>
                <w:u w:val="single"/>
              </w:rPr>
              <w:t>)</w:t>
            </w:r>
            <w:r w:rsidRPr="00B134C7">
              <w:rPr>
                <w:rStyle w:val="normaltextrun"/>
                <w:rFonts w:cstheme="minorHAnsi"/>
                <w:sz w:val="22"/>
                <w:szCs w:val="22"/>
                <w:u w:val="single"/>
              </w:rPr>
              <w:t>:</w:t>
            </w:r>
          </w:p>
          <w:p w14:paraId="3096B3EB" w14:textId="742962FE" w:rsidR="00C71BDB" w:rsidRDefault="00F87DE5" w:rsidP="00D2574D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7ED8A81B" wp14:editId="4FDEC1A2">
                      <wp:simplePos x="0" y="0"/>
                      <wp:positionH relativeFrom="column">
                        <wp:posOffset>5041265</wp:posOffset>
                      </wp:positionH>
                      <wp:positionV relativeFrom="paragraph">
                        <wp:posOffset>892810</wp:posOffset>
                      </wp:positionV>
                      <wp:extent cx="385445" cy="587210"/>
                      <wp:effectExtent l="0" t="0" r="14605" b="22860"/>
                      <wp:wrapNone/>
                      <wp:docPr id="1833420224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85445" cy="5872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491EDBD8" id="Rectangle 1" o:spid="_x0000_s1026" style="position:absolute;margin-left:396.95pt;margin-top:70.3pt;width:30.35pt;height:46.25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" filled="f" strokecolor="red" strokeweight="2pt"/>
                  </w:pict>
                </mc:Fallback>
              </mc:AlternateContent>
            </w: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w:drawing>
                <wp:inline distT="0" distB="0" distL="0" distR="0" wp14:anchorId="5D7A4338" wp14:editId="5B8975CE">
                  <wp:extent cx="4907045" cy="1544261"/>
                  <wp:effectExtent l="57150" t="19050" r="46355" b="94615"/>
                  <wp:docPr id="84633571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633571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7956" cy="15539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8DBCC8A" w14:textId="77777777" w:rsidR="00D2574D" w:rsidRDefault="00D2574D" w:rsidP="00D2574D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47753EA9" w14:textId="77777777" w:rsidR="00D2574D" w:rsidRDefault="00D2574D" w:rsidP="00D2574D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67C84D61" w14:textId="4654E2C9" w:rsidR="00C71BDB" w:rsidRPr="00343DD5" w:rsidRDefault="00C71BDB" w:rsidP="00C9574D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22911E6E" w14:textId="2F31B163" w:rsidR="005971D5" w:rsidRPr="00343DD5" w:rsidRDefault="00D2574D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w:drawing>
                <wp:inline distT="0" distB="0" distL="0" distR="0" wp14:anchorId="206F008D" wp14:editId="72E44AF7">
                  <wp:extent cx="4805045" cy="923290"/>
                  <wp:effectExtent l="57150" t="19050" r="52705" b="86360"/>
                  <wp:docPr id="152429635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7481519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5045" cy="923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73F8EDA6" w14:textId="77777777" w:rsidR="005971D5" w:rsidRPr="00343DD5" w:rsidRDefault="005971D5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20D943E7" w14:textId="77777777" w:rsidR="005971D5" w:rsidRPr="00343DD5" w:rsidRDefault="005971D5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3D435C5B" w14:textId="487A2ECD" w:rsidR="005971D5" w:rsidRDefault="005971D5" w:rsidP="00AD09C9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R0448 </w:t>
            </w:r>
            <w:r w:rsidR="00D2574D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sh</w:t>
            </w:r>
            <w:r w:rsidR="00D2574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ould</w:t>
            </w:r>
            <w:r w:rsidR="00D2574D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be removed from the Data Item: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/CD038C/Consignment/Incident/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TransportEquipment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numberOfSeals</w:t>
            </w:r>
            <w:proofErr w:type="spellEnd"/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</w:p>
          <w:p w14:paraId="3BFE5557" w14:textId="77777777" w:rsidR="00AD09C9" w:rsidRPr="00B3048F" w:rsidRDefault="00AD09C9" w:rsidP="00AD09C9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18A2D2C4" w14:textId="77777777" w:rsidR="00AD09C9" w:rsidRPr="000F6338" w:rsidRDefault="00AD09C9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B812BAA" w14:textId="77777777" w:rsidR="005971D5" w:rsidRPr="00343DD5" w:rsidRDefault="005971D5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2FEEEC64" w14:textId="11A999E8" w:rsidR="002545BF" w:rsidRPr="000F6338" w:rsidRDefault="00AD09C9" w:rsidP="000F6338">
            <w:pPr>
              <w:pStyle w:val="ListParagraph"/>
              <w:numPr>
                <w:ilvl w:val="0"/>
                <w:numId w:val="52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Issue in CD027C and CD038C with </w:t>
            </w:r>
            <w:r w:rsidR="002545BF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CL176</w:t>
            </w:r>
            <w:r w:rsidR="00E16B67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 vs</w:t>
            </w: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.</w:t>
            </w:r>
            <w:r w:rsidR="00E16B67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 CL141</w:t>
            </w:r>
          </w:p>
          <w:p w14:paraId="1EF1CD4D" w14:textId="5E690326" w:rsidR="002545BF" w:rsidRPr="00343DD5" w:rsidRDefault="00FD44D0" w:rsidP="000F6338">
            <w:pPr>
              <w:ind w:left="720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In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the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DDNTA</w:t>
            </w:r>
            <w:r w:rsidR="00AD09C9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-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6.4.0-v1.02, Appendix Q2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, the codelist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CL176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is </w:t>
            </w:r>
            <w: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incorrectly 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attached to the Data Item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/</w:t>
            </w:r>
            <w:proofErr w:type="spellStart"/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CustomsOfficeOfRequest</w:t>
            </w:r>
            <w:proofErr w:type="spellEnd"/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/referenceNumber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in the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CD027C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CD038C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messages:</w:t>
            </w:r>
          </w:p>
          <w:p w14:paraId="1037E4B7" w14:textId="77777777" w:rsidR="00A4741D" w:rsidRPr="00343DD5" w:rsidRDefault="00A4741D" w:rsidP="00174BC5">
            <w:pP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</w:p>
          <w:p w14:paraId="11CF9D5B" w14:textId="403EAF77" w:rsidR="00A4741D" w:rsidRPr="00343DD5" w:rsidRDefault="00A4741D" w:rsidP="000F6338">
            <w:pPr>
              <w:ind w:left="720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Extract from messages CD027C, CD038C:</w:t>
            </w:r>
            <w:r w:rsidR="00FD44D0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br/>
            </w:r>
          </w:p>
          <w:p w14:paraId="09A023A7" w14:textId="07470983" w:rsidR="00A4741D" w:rsidRPr="00343DD5" w:rsidRDefault="00A4741D" w:rsidP="00A4741D">
            <w:pPr>
              <w:ind w:left="1080"/>
              <w:jc w:val="center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343DD5">
              <w:rPr>
                <w:rStyle w:val="normaltextrun"/>
                <w:rFonts w:asciiTheme="minorHAnsi" w:hAnsiTheme="minorHAnsi" w:cstheme="minorHAnsi"/>
                <w:noProof/>
                <w:sz w:val="22"/>
                <w:szCs w:val="22"/>
              </w:rPr>
              <w:drawing>
                <wp:inline distT="0" distB="0" distL="0" distR="0" wp14:anchorId="43283385" wp14:editId="370B370B">
                  <wp:extent cx="4407392" cy="323850"/>
                  <wp:effectExtent l="57150" t="19050" r="50800" b="95250"/>
                  <wp:docPr id="16217705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177052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1582" cy="3256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287200B3" w14:textId="17E911B3" w:rsidR="00A4741D" w:rsidRPr="00343DD5" w:rsidRDefault="00FD44D0" w:rsidP="000F6338">
            <w:pPr>
              <w:ind w:left="720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I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n the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DDNTA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-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5.15.2-v2.00, Appendix Q2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, the codelist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CL141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is </w:t>
            </w:r>
            <w: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(correctly) 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attached to the Data Item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/</w:t>
            </w:r>
            <w:proofErr w:type="spellStart"/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CustomsOfficeOfRequest</w:t>
            </w:r>
            <w:proofErr w:type="spellEnd"/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/referenceNumber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in the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CD027C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="00A4741D" w:rsidRPr="00343DD5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CD038C</w:t>
            </w:r>
            <w:r w:rsidR="00A4741D" w:rsidRPr="00343DD5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messages</w:t>
            </w:r>
            <w:r w:rsidR="005C6BAC" w:rsidRPr="005C6BAC">
              <w:rPr>
                <w:rStyle w:val="normaltextrun"/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.  </w:t>
            </w:r>
            <w:r w:rsidR="005C6BAC" w:rsidRPr="005C6BAC">
              <w:rPr>
                <w:rFonts w:asciiTheme="minorHAnsi" w:hAnsiTheme="minorHAnsi" w:cstheme="minorHAnsi"/>
                <w:sz w:val="22"/>
                <w:szCs w:val="22"/>
              </w:rPr>
              <w:t xml:space="preserve">Therefore, codelist </w:t>
            </w:r>
            <w:r w:rsidR="005C6BAC" w:rsidRPr="005C6BA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CL141</w:t>
            </w:r>
            <w:r w:rsidR="005C6BAC" w:rsidRPr="005C6BAC">
              <w:rPr>
                <w:rFonts w:asciiTheme="minorHAnsi" w:hAnsiTheme="minorHAnsi" w:cstheme="minorHAnsi"/>
                <w:sz w:val="22"/>
                <w:szCs w:val="22"/>
              </w:rPr>
              <w:t xml:space="preserve"> should be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a</w:t>
            </w:r>
            <w:r w:rsidRPr="000F6338">
              <w:rPr>
                <w:rFonts w:asciiTheme="minorHAnsi" w:hAnsiTheme="minorHAnsi" w:cstheme="minorHAnsi"/>
                <w:sz w:val="22"/>
                <w:szCs w:val="22"/>
              </w:rPr>
              <w:t xml:space="preserve">lso </w:t>
            </w:r>
            <w:r w:rsidR="005C6BAC" w:rsidRPr="005C6BAC">
              <w:rPr>
                <w:rFonts w:asciiTheme="minorHAnsi" w:hAnsiTheme="minorHAnsi" w:cstheme="minorHAnsi"/>
                <w:sz w:val="22"/>
                <w:szCs w:val="22"/>
              </w:rPr>
              <w:t xml:space="preserve">applied in the </w:t>
            </w:r>
            <w:r w:rsidR="005C6BAC" w:rsidRPr="005C6BA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CD027C</w:t>
            </w:r>
            <w:r w:rsidR="005C6BAC" w:rsidRPr="005C6BAC">
              <w:rPr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="005C6BAC" w:rsidRPr="005C6BA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CD038C</w:t>
            </w:r>
            <w:r w:rsidR="005C6BAC" w:rsidRPr="005C6BAC">
              <w:rPr>
                <w:rFonts w:asciiTheme="minorHAnsi" w:hAnsiTheme="minorHAnsi" w:cstheme="minorHAnsi"/>
                <w:sz w:val="22"/>
                <w:szCs w:val="22"/>
              </w:rPr>
              <w:t xml:space="preserve"> messages of </w:t>
            </w:r>
            <w:r w:rsidR="005C6BAC" w:rsidRPr="005C6BAC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DDNTA 6.4.0-v1.02</w:t>
            </w:r>
            <w:r w:rsidR="005C6BAC" w:rsidRPr="005C6BAC">
              <w:rPr>
                <w:rFonts w:asciiTheme="minorHAnsi" w:hAnsiTheme="minorHAnsi" w:cstheme="minorHAnsi"/>
                <w:sz w:val="22"/>
                <w:szCs w:val="22"/>
              </w:rPr>
              <w:t xml:space="preserve"> to ensure alignment.</w:t>
            </w:r>
          </w:p>
          <w:p w14:paraId="17951DF1" w14:textId="77777777" w:rsidR="00A4741D" w:rsidRDefault="00A4741D" w:rsidP="00174BC5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5DA647E7" w14:textId="77777777" w:rsidR="00FD44D0" w:rsidRPr="00343DD5" w:rsidRDefault="00FD44D0" w:rsidP="00FD44D0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4FDF636E" w14:textId="4F93DD4E" w:rsidR="002545BF" w:rsidRPr="0093533E" w:rsidRDefault="00FD44D0" w:rsidP="000F6338">
            <w:pPr>
              <w:pStyle w:val="ListParagraph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I</w:t>
            </w:r>
            <w:r w:rsidRPr="0093533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n the messages</w:t>
            </w:r>
            <w:r w:rsidRPr="0093533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CD027C</w:t>
            </w:r>
            <w:r w:rsidRPr="0093533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Pr="0093533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CD038C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,</w:t>
            </w:r>
            <w:r>
              <w:rPr>
                <w:rStyle w:val="normaltextrun"/>
                <w:b/>
                <w:bCs/>
              </w:rPr>
              <w:t xml:space="preserve"> </w:t>
            </w:r>
            <w: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the 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‘</w:t>
            </w:r>
            <w:r w:rsidR="00A4741D"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CL176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’</w:t>
            </w:r>
            <w:r w:rsidR="00A4741D"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sh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ould </w:t>
            </w:r>
            <w:r w:rsidR="00A4741D"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be replaced by 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‘</w:t>
            </w:r>
            <w:r w:rsidR="00A4741D"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CL141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’</w:t>
            </w:r>
            <w:r w:rsidR="00A4741D"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in </w:t>
            </w:r>
            <w:r w:rsidR="00A4741D" w:rsidRPr="0093533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the Data Item </w:t>
            </w:r>
            <w:r w:rsidR="00A4741D" w:rsidRPr="0093533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/</w:t>
            </w:r>
            <w:proofErr w:type="spellStart"/>
            <w:r w:rsidR="00A4741D" w:rsidRPr="0093533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CustomsOfficeOfRequest</w:t>
            </w:r>
            <w:proofErr w:type="spellEnd"/>
            <w:r w:rsidR="00A4741D" w:rsidRPr="0093533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/referenceNumber</w:t>
            </w:r>
            <w:r w:rsidR="00A4741D" w:rsidRPr="0093533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.</w:t>
            </w:r>
          </w:p>
          <w:p w14:paraId="152903F1" w14:textId="77777777" w:rsidR="00FD44D0" w:rsidRPr="00B3048F" w:rsidRDefault="00FD44D0" w:rsidP="00FD44D0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6BC887BA" w14:textId="77777777" w:rsidR="005A5D26" w:rsidRDefault="005A5D26" w:rsidP="00A4741D">
            <w:pP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</w:p>
          <w:p w14:paraId="1A8076B1" w14:textId="77777777" w:rsidR="00FD44D0" w:rsidRDefault="00FD44D0" w:rsidP="00A4741D">
            <w:pP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</w:p>
          <w:p w14:paraId="1EF51AA4" w14:textId="03194496" w:rsidR="00D86918" w:rsidRPr="00797D48" w:rsidRDefault="00797D48" w:rsidP="00D86918">
            <w:pPr>
              <w:pStyle w:val="ListParagraph"/>
              <w:numPr>
                <w:ilvl w:val="0"/>
                <w:numId w:val="50"/>
              </w:numPr>
              <w:ind w:left="720" w:hanging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  <w:r w:rsidRPr="00797D4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Implementing RFC-List.41_NCTS_0273 in </w:t>
            </w:r>
            <w:r w:rsidR="00D86918" w:rsidRPr="00797D4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DDNTA-6.4.0-v1.02</w:t>
            </w:r>
            <w:r w:rsidRPr="00797D4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 - 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The Data Item ‘Reference number UCR’ needs to be added at all levels in the CC043C and CC044C messages</w:t>
            </w:r>
            <w:r w:rsidR="00D86918" w:rsidRPr="00101439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.</w:t>
            </w:r>
          </w:p>
          <w:p w14:paraId="3E7E75DA" w14:textId="77777777" w:rsidR="00797D48" w:rsidRPr="00343DD5" w:rsidRDefault="00797D48" w:rsidP="00A4741D">
            <w:pP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</w:p>
          <w:p w14:paraId="7C21ED82" w14:textId="51473609" w:rsidR="00D71B94" w:rsidRPr="00343DD5" w:rsidRDefault="00797D48" w:rsidP="000F6338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The i</w:t>
            </w:r>
            <w:r w:rsidR="00D71B94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ssue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 resolved in NCTS-P5 with </w:t>
            </w:r>
            <w:r w:rsidRPr="000F6338">
              <w:rPr>
                <w:u w:val="single"/>
                <w:lang w:val="en-US"/>
              </w:rPr>
              <w:t xml:space="preserve">RFC-List.41_NCTS_0273 </w:t>
            </w: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also needs to be fixed in DDNTA-6.4.0-v2.00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.</w:t>
            </w:r>
          </w:p>
          <w:p w14:paraId="12786250" w14:textId="197FF9FD" w:rsidR="00D71B94" w:rsidRPr="00343DD5" w:rsidRDefault="00797D48" w:rsidP="000F6338">
            <w:pPr>
              <w:ind w:left="7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T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he Data Item </w:t>
            </w:r>
            <w:r w:rsidR="00D71B94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'Reference number UCR'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is applicable at the </w:t>
            </w:r>
            <w:r w:rsidR="008B243E" w:rsidRPr="00343DD5">
              <w:rPr>
                <w:rFonts w:asciiTheme="minorHAnsi" w:hAnsiTheme="minorHAnsi" w:cstheme="minorHAnsi"/>
                <w:sz w:val="22"/>
                <w:szCs w:val="22"/>
              </w:rPr>
              <w:t>‘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>Consignment</w:t>
            </w:r>
            <w:r w:rsidR="008B243E" w:rsidRPr="00343DD5">
              <w:rPr>
                <w:rFonts w:asciiTheme="minorHAnsi" w:hAnsiTheme="minorHAnsi" w:cstheme="minorHAnsi"/>
                <w:sz w:val="22"/>
                <w:szCs w:val="22"/>
              </w:rPr>
              <w:t>’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8B243E" w:rsidRPr="00343DD5">
              <w:rPr>
                <w:rFonts w:asciiTheme="minorHAnsi" w:hAnsiTheme="minorHAnsi" w:cstheme="minorHAnsi"/>
                <w:sz w:val="22"/>
                <w:szCs w:val="22"/>
              </w:rPr>
              <w:t>‘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>House Consignment</w:t>
            </w:r>
            <w:r w:rsidR="008B243E" w:rsidRPr="00343DD5">
              <w:rPr>
                <w:rFonts w:asciiTheme="minorHAnsi" w:hAnsiTheme="minorHAnsi" w:cstheme="minorHAnsi"/>
                <w:sz w:val="22"/>
                <w:szCs w:val="22"/>
              </w:rPr>
              <w:t>’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, and </w:t>
            </w:r>
            <w:r w:rsidR="008B243E" w:rsidRPr="00343DD5">
              <w:rPr>
                <w:rFonts w:asciiTheme="minorHAnsi" w:hAnsiTheme="minorHAnsi" w:cstheme="minorHAnsi"/>
                <w:sz w:val="22"/>
                <w:szCs w:val="22"/>
              </w:rPr>
              <w:t>‘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>Consignment Item</w:t>
            </w:r>
            <w:r w:rsidR="008B243E" w:rsidRPr="00343DD5">
              <w:rPr>
                <w:rFonts w:asciiTheme="minorHAnsi" w:hAnsiTheme="minorHAnsi" w:cstheme="minorHAnsi"/>
                <w:sz w:val="22"/>
                <w:szCs w:val="22"/>
              </w:rPr>
              <w:t>’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levels in the </w:t>
            </w:r>
            <w:r w:rsidR="00D71B94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CD018C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,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but it does not 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apply to the </w:t>
            </w:r>
            <w:r w:rsidR="00D71B94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CC043C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="00D71B94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CC044C</w:t>
            </w:r>
            <w:r w:rsidR="00D71B94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messages.</w:t>
            </w:r>
          </w:p>
          <w:p w14:paraId="72A6495C" w14:textId="77777777" w:rsidR="001D12A2" w:rsidRPr="00343DD5" w:rsidRDefault="001D12A2" w:rsidP="000F6338">
            <w:pPr>
              <w:ind w:left="144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B07FA72" w14:textId="6C1FB137" w:rsidR="001D12A2" w:rsidRPr="00343DD5" w:rsidRDefault="001D12A2" w:rsidP="000F6338">
            <w:pPr>
              <w:ind w:left="7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2BE40F44" w14:textId="5DA61FCC" w:rsidR="001D12A2" w:rsidRDefault="006073A4" w:rsidP="00797D48">
            <w:pPr>
              <w:ind w:left="7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The Data Item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‘Reference Number UCR’ </w:t>
            </w:r>
            <w:r w:rsidR="00797D48">
              <w:rPr>
                <w:rFonts w:asciiTheme="minorHAnsi" w:hAnsiTheme="minorHAnsi" w:cstheme="minorHAnsi"/>
                <w:sz w:val="22"/>
                <w:szCs w:val="22"/>
              </w:rPr>
              <w:t>should</w:t>
            </w:r>
            <w:r w:rsidR="00797D48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be incorporated into the Data Groups ‘Consignment’, ‘House Consignment’, and ‘Consignment Item’ within messages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CC043C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 and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CC044C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, in alignment with </w:t>
            </w:r>
            <w:r w:rsidR="00425FE1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the structure in the </w:t>
            </w:r>
            <w:r w:rsidR="00D3422A" w:rsidRPr="00343DD5">
              <w:rPr>
                <w:rFonts w:asciiTheme="minorHAnsi" w:hAnsiTheme="minorHAnsi" w:cstheme="minorHAnsi"/>
                <w:sz w:val="22"/>
                <w:szCs w:val="22"/>
              </w:rPr>
              <w:t xml:space="preserve">message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</w:t>
            </w:r>
            <w:r w:rsidR="005010E3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018C</w:t>
            </w:r>
            <w:r w:rsidRPr="00343DD5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  <w:p w14:paraId="201DF480" w14:textId="77777777" w:rsidR="00797D48" w:rsidRPr="00B3048F" w:rsidRDefault="00797D48" w:rsidP="00797D48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6C08E1A8" w14:textId="77777777" w:rsidR="00797D48" w:rsidRPr="00343DD5" w:rsidRDefault="00797D48" w:rsidP="000F6338">
            <w:pPr>
              <w:ind w:left="7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337F8B5" w14:textId="77777777" w:rsidR="007D44A7" w:rsidRPr="00343DD5" w:rsidRDefault="007D44A7" w:rsidP="003D5B6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yellow"/>
                <w:u w:val="single"/>
                <w:shd w:val="clear" w:color="auto" w:fill="FFFFFF"/>
              </w:rPr>
            </w:pPr>
          </w:p>
          <w:p w14:paraId="19286383" w14:textId="72D1E607" w:rsidR="00BD141C" w:rsidRDefault="00BD141C" w:rsidP="00101439">
            <w:pPr>
              <w:pStyle w:val="ListParagraph"/>
              <w:numPr>
                <w:ilvl w:val="0"/>
                <w:numId w:val="50"/>
              </w:numPr>
              <w:ind w:left="720" w:hanging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R0093 should be re-applied </w:t>
            </w:r>
            <w:r w:rsidRPr="009A0BE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in the Common Domain </w:t>
            </w:r>
            <w:proofErr w:type="gramStart"/>
            <w:r w:rsidRPr="009A0BE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messages</w:t>
            </w:r>
            <w:proofErr w:type="gramEnd"/>
          </w:p>
          <w:p w14:paraId="59FDB44C" w14:textId="77777777" w:rsidR="00BD141C" w:rsidRDefault="00BD141C" w:rsidP="00BD141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</w:p>
          <w:p w14:paraId="11B1B94D" w14:textId="2F998B00" w:rsidR="00BD141C" w:rsidRDefault="009A623F" w:rsidP="00BD141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</w:pPr>
            <w:r w:rsidRPr="009A623F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Rule R0093 was mistakenly removed from the following messages and will be reintroduced in DDNTA 6.4.0-v2.00</w:t>
            </w:r>
            <w:r w:rsidR="00DF458B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 xml:space="preserve"> in the data item </w:t>
            </w:r>
            <w:r w:rsidR="00DF458B"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Consignment/PreviousDocument/type</w:t>
            </w:r>
            <w:r w:rsidR="00DF458B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in the following messages</w:t>
            </w:r>
            <w:r w:rsidR="00BD141C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:</w:t>
            </w:r>
          </w:p>
          <w:p w14:paraId="49A34D85" w14:textId="77777777" w:rsidR="00BD141C" w:rsidRDefault="00BD141C" w:rsidP="00BD141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</w:pPr>
          </w:p>
          <w:p w14:paraId="6D11A75A" w14:textId="77777777" w:rsidR="00BD141C" w:rsidRPr="00BD141C" w:rsidRDefault="00BD141C" w:rsidP="00BD141C">
            <w:pPr>
              <w:numPr>
                <w:ilvl w:val="0"/>
                <w:numId w:val="54"/>
              </w:numP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/CD001C/Consignment/PreviousDocument/type</w:t>
            </w:r>
          </w:p>
          <w:p w14:paraId="594E0FB2" w14:textId="77777777" w:rsidR="00BD141C" w:rsidRPr="00BD141C" w:rsidRDefault="00BD141C" w:rsidP="00BD141C">
            <w:pPr>
              <w:numPr>
                <w:ilvl w:val="0"/>
                <w:numId w:val="54"/>
              </w:numP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/CD003C/Consignment/PreviousDocument/type</w:t>
            </w:r>
          </w:p>
          <w:p w14:paraId="22BCFE00" w14:textId="77777777" w:rsidR="00BD141C" w:rsidRPr="00BD141C" w:rsidRDefault="00BD141C" w:rsidP="00BD141C">
            <w:pPr>
              <w:numPr>
                <w:ilvl w:val="0"/>
                <w:numId w:val="54"/>
              </w:numP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/CD038C/Consignment/PreviousDocument/type</w:t>
            </w:r>
          </w:p>
          <w:p w14:paraId="30099C78" w14:textId="174FE6CD" w:rsidR="00BD141C" w:rsidRDefault="00BD141C" w:rsidP="00BD141C">
            <w:pPr>
              <w:numPr>
                <w:ilvl w:val="0"/>
                <w:numId w:val="54"/>
              </w:numP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/CD050C/Consignment/PreviousDocument/type </w:t>
            </w:r>
          </w:p>
          <w:p w14:paraId="0FFB068F" w14:textId="3F61E963" w:rsidR="00BD141C" w:rsidRDefault="00BD141C" w:rsidP="00BD141C">
            <w:pPr>
              <w:numPr>
                <w:ilvl w:val="0"/>
                <w:numId w:val="54"/>
              </w:numP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/CD115C/Consignment/PreviousDocument/type</w:t>
            </w:r>
            <w:r w:rsidR="001A59E7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="001A59E7"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and</w:t>
            </w:r>
          </w:p>
          <w:p w14:paraId="46EBA25D" w14:textId="562EA852" w:rsidR="001A59E7" w:rsidRDefault="001A59E7" w:rsidP="001A59E7">
            <w:pPr>
              <w:numPr>
                <w:ilvl w:val="0"/>
                <w:numId w:val="54"/>
              </w:numP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C043</w:t>
            </w:r>
            <w:r w:rsidR="0055139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C</w:t>
            </w:r>
            <w:r w:rsidRPr="00BD141C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/Consignment/PreviousDocument/type</w:t>
            </w:r>
          </w:p>
          <w:p w14:paraId="63EAD8CD" w14:textId="77777777" w:rsidR="001A59E7" w:rsidRDefault="001A59E7" w:rsidP="009A0BE5">
            <w:pPr>
              <w:ind w:left="108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74746952" w14:textId="77777777" w:rsidR="00BD141C" w:rsidRDefault="00BD141C" w:rsidP="00BD141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54D16133" w14:textId="6D1C85CB" w:rsidR="00BD141C" w:rsidRDefault="009A623F" w:rsidP="00BD141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6876669C" wp14:editId="4AAE9E5B">
                      <wp:simplePos x="0" y="0"/>
                      <wp:positionH relativeFrom="column">
                        <wp:posOffset>5144743</wp:posOffset>
                      </wp:positionH>
                      <wp:positionV relativeFrom="paragraph">
                        <wp:posOffset>585168</wp:posOffset>
                      </wp:positionV>
                      <wp:extent cx="508544" cy="176035"/>
                      <wp:effectExtent l="0" t="0" r="25400" b="14605"/>
                      <wp:wrapNone/>
                      <wp:docPr id="1084774627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8544" cy="1760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pict>
                    <v:rect w14:anchorId="475F1957" id="Rectangle 1" o:spid="_x0000_s1026" style="position:absolute;margin-left:405.1pt;margin-top:46.1pt;width:40.05pt;height:13.8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" filled="f" strokecolor="red" strokeweight="2pt"/>
                  </w:pict>
                </mc:Fallback>
              </mc:AlternateContent>
            </w:r>
            <w:r w:rsidRPr="009A623F">
              <w:rPr>
                <w:rStyle w:val="normaltextrun"/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2A952C72" wp14:editId="7B8F1128">
                  <wp:extent cx="5517267" cy="995294"/>
                  <wp:effectExtent l="57150" t="19050" r="64770" b="90805"/>
                  <wp:docPr id="20843858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4385883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38276" cy="9990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6DDE870" w14:textId="77777777" w:rsidR="00A30557" w:rsidRDefault="00A30557" w:rsidP="00BD141C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7FEABC69" w14:textId="35CF811A" w:rsidR="00DF458B" w:rsidRPr="009A0BE5" w:rsidRDefault="00DF458B" w:rsidP="00BD141C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The </w:t>
            </w:r>
            <w:r w:rsid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technical description 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of R0093</w:t>
            </w:r>
            <w:r w:rsidR="0055139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will be reworded as follows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:</w:t>
            </w:r>
          </w:p>
          <w:p w14:paraId="070C691F" w14:textId="77777777" w:rsidR="00DF458B" w:rsidRDefault="00DF458B" w:rsidP="00BD141C">
            <w:pPr>
              <w:rPr>
                <w:rStyle w:val="normaltextrun"/>
                <w:lang w:val="en-US"/>
              </w:rPr>
            </w:pPr>
          </w:p>
          <w:p w14:paraId="18B93251" w14:textId="1DCED29D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17FD250B" w14:textId="77777777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7A4F1443" w14:textId="72E620CF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Technical Description: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br/>
              <w:t>IF the last two characters of /*/</w:t>
            </w:r>
            <w:proofErr w:type="spellStart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messageRecipient</w:t>
            </w:r>
            <w:proofErr w:type="spellEnd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are in SET CL147 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highlight w:val="yellow"/>
                <w:shd w:val="clear" w:color="auto" w:fill="FFFFFF"/>
                <w:lang w:val="en-US"/>
              </w:rPr>
              <w:t>AND /*/TransitOperation/security is in SET {1, 3}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  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br/>
              <w:t>THEN at least one iteration of /*/Consignment/PreviousDocument/type must be EQUAL to 'N355'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br/>
              <w:t>ELSE /*/Consignment/PreviousDocument/type shall NOT be EQUAL to 'N355'</w:t>
            </w:r>
          </w:p>
          <w:p w14:paraId="46C94CAB" w14:textId="77777777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 </w:t>
            </w:r>
          </w:p>
          <w:p w14:paraId="338F1F8D" w14:textId="77777777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Functional Description:</w:t>
            </w:r>
          </w:p>
          <w:p w14:paraId="14BA3F7D" w14:textId="77777777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IF the last two characters of &lt;Message recipient&gt; are in SET CL147 (CountryCustomsSecurityAgreementArea) </w:t>
            </w: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highlight w:val="yellow"/>
                <w:shd w:val="clear" w:color="auto" w:fill="FFFFFF"/>
                <w:lang w:val="en-US"/>
              </w:rPr>
              <w:t>AND &lt;TRANSIT OPERATION.Security&gt; is in SET {1, 3}</w:t>
            </w:r>
          </w:p>
          <w:p w14:paraId="48225B07" w14:textId="77777777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THEN at least one iteration of &lt;CONSIGNMENT-PREVIOUS </w:t>
            </w:r>
            <w:proofErr w:type="spellStart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DOCUMENT.Type</w:t>
            </w:r>
            <w:proofErr w:type="spellEnd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&gt; must be EQUAL to '</w:t>
            </w:r>
            <w:proofErr w:type="gramStart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N355</w:t>
            </w:r>
            <w:proofErr w:type="gramEnd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'</w:t>
            </w:r>
          </w:p>
          <w:p w14:paraId="690AF35B" w14:textId="77777777" w:rsidR="00DF458B" w:rsidRPr="009A0BE5" w:rsidRDefault="00DF458B" w:rsidP="00DF458B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ELSE &lt;CONSIGNMENT-PREVIOUS </w:t>
            </w:r>
            <w:proofErr w:type="spellStart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DOCUMENT.Type</w:t>
            </w:r>
            <w:proofErr w:type="spellEnd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&gt; shall NOT be EQUAL to '</w:t>
            </w:r>
            <w:proofErr w:type="gramStart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N355</w:t>
            </w:r>
            <w:proofErr w:type="gramEnd"/>
            <w:r w:rsidRPr="009A0BE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'</w:t>
            </w:r>
          </w:p>
          <w:p w14:paraId="20EF32A8" w14:textId="77777777" w:rsidR="00BD141C" w:rsidRDefault="00BD141C" w:rsidP="009A0BE5">
            <w:pPr>
              <w:pStyle w:val="ListParagrap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</w:p>
          <w:p w14:paraId="26092BEA" w14:textId="4097F718" w:rsidR="00101439" w:rsidRPr="00797D48" w:rsidRDefault="00101439" w:rsidP="00101439">
            <w:pPr>
              <w:pStyle w:val="ListParagraph"/>
              <w:numPr>
                <w:ilvl w:val="0"/>
                <w:numId w:val="50"/>
              </w:numPr>
              <w:ind w:left="720" w:hanging="720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C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orrections &amp; clarifications of the</w:t>
            </w:r>
            <w:r w:rsidRPr="00797D4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 DDNTA-6.4.0-v1.02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Main Document</w:t>
            </w:r>
            <w:r w:rsidRPr="00797D4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>.</w:t>
            </w:r>
          </w:p>
          <w:p w14:paraId="2C62FDC5" w14:textId="77777777" w:rsidR="00101439" w:rsidRPr="00343DD5" w:rsidRDefault="00101439" w:rsidP="003D5B6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</w:p>
          <w:p w14:paraId="6B289300" w14:textId="1349CA25" w:rsidR="00F97CD6" w:rsidRPr="00343DD5" w:rsidRDefault="00BD1D20" w:rsidP="009A7EC1">
            <w:pPr>
              <w:pStyle w:val="ListParagraph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In the section </w:t>
            </w:r>
            <w:r w:rsidR="00F97CD6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‘</w:t>
            </w:r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III.II.5.3.1.2 T-TRA-TRT-A-004-Control by Office of Transit with Passage Not Confirmed</w:t>
            </w:r>
            <w:r w:rsidR="00F97CD6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’, the following highlighted part of the note needs to specify that it only applies in case of diversion at the Actual Office of Transit where the IE114/IE115 messages are exchanged</w:t>
            </w:r>
            <w:r w:rsidR="00101439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="0010143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(i.e. it is not relevant in case of IE050 exchanged)</w:t>
            </w:r>
            <w:r w:rsidR="00F97CD6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:</w:t>
            </w:r>
          </w:p>
          <w:p w14:paraId="48CF16EB" w14:textId="4B8F0CD3" w:rsidR="00BD1D20" w:rsidRPr="00343DD5" w:rsidRDefault="00F97CD6" w:rsidP="00F97CD6">
            <w:pPr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lastRenderedPageBreak/>
              <w:drawing>
                <wp:inline distT="0" distB="0" distL="0" distR="0" wp14:anchorId="6916B08B" wp14:editId="7D54474E">
                  <wp:extent cx="3688790" cy="1795160"/>
                  <wp:effectExtent l="57150" t="19050" r="64135" b="90805"/>
                  <wp:docPr id="9243005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4300508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6431" cy="1813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</w:p>
          <w:p w14:paraId="0C09CBA0" w14:textId="4103248C" w:rsidR="00DB7045" w:rsidRDefault="00DB7045" w:rsidP="00DB7045">
            <w:pPr>
              <w:pStyle w:val="ListParagraph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Similar action for the same note i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n the section ‘</w:t>
            </w:r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III.VI.2 Office of Transit STD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’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</w:p>
          <w:p w14:paraId="53C914F5" w14:textId="77777777" w:rsidR="00287863" w:rsidRDefault="00287863" w:rsidP="00287863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771F073F" w14:textId="762385C7" w:rsidR="00287863" w:rsidRDefault="00287863" w:rsidP="000F6338">
            <w:p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The text shall become:</w:t>
            </w:r>
          </w:p>
          <w:p w14:paraId="13F38419" w14:textId="77777777" w:rsidR="00287863" w:rsidRDefault="00287863" w:rsidP="00287863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4FD3ABF0" w14:textId="35DC89D6" w:rsidR="00287863" w:rsidRPr="000F6338" w:rsidRDefault="00287863" w:rsidP="000F6338">
            <w:pPr>
              <w:pStyle w:val="ListParagraph"/>
              <w:ind w:left="1080"/>
              <w:rPr>
                <w:i/>
                <w:iCs/>
                <w:sz w:val="18"/>
                <w:szCs w:val="18"/>
                <w:lang w:val="en-US"/>
              </w:rPr>
            </w:pPr>
            <w:r w:rsidRPr="000F6338">
              <w:rPr>
                <w:i/>
                <w:iCs/>
                <w:sz w:val="18"/>
                <w:szCs w:val="18"/>
                <w:lang w:val="en-US"/>
              </w:rPr>
              <w:t xml:space="preserve">There is no guarantee valid in that country (i.e. EU MS or CTC), and therefore the goods are not </w:t>
            </w:r>
            <w:proofErr w:type="spellStart"/>
            <w:r w:rsidRPr="000F6338">
              <w:rPr>
                <w:i/>
                <w:iCs/>
                <w:sz w:val="18"/>
                <w:szCs w:val="18"/>
                <w:lang w:val="en-US"/>
              </w:rPr>
              <w:t>authorised</w:t>
            </w:r>
            <w:proofErr w:type="spellEnd"/>
            <w:r w:rsidRPr="000F6338">
              <w:rPr>
                <w:i/>
                <w:iCs/>
                <w:sz w:val="18"/>
                <w:szCs w:val="18"/>
                <w:lang w:val="en-US"/>
              </w:rPr>
              <w:t xml:space="preserve"> to enter the country </w:t>
            </w:r>
            <w:r w:rsidRPr="000F6338">
              <w:rPr>
                <w:i/>
                <w:iCs/>
                <w:sz w:val="18"/>
                <w:szCs w:val="18"/>
                <w:highlight w:val="yellow"/>
                <w:lang w:val="en-US"/>
              </w:rPr>
              <w:t>(i.e. an ‘Anticipated Transit Record Request’ C_ATR_REQ (IE114) has been sent and a negative ‘Anticipated Transit Record Response’ C_ATR_RSP (IE115) has been received that contains the ATR rejection reason ‘7-Guarantee not valid’)</w:t>
            </w:r>
            <w:r w:rsidRPr="000F6338">
              <w:rPr>
                <w:i/>
                <w:iCs/>
                <w:sz w:val="18"/>
                <w:szCs w:val="18"/>
                <w:lang w:val="en-US"/>
              </w:rPr>
              <w:t>;</w:t>
            </w:r>
          </w:p>
          <w:p w14:paraId="4D0437C6" w14:textId="77777777" w:rsidR="00287863" w:rsidRPr="000F6338" w:rsidRDefault="00287863" w:rsidP="000F6338">
            <w:pPr>
              <w:pStyle w:val="ListParagraph"/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53041251" w14:textId="77777777" w:rsidR="00287863" w:rsidRPr="000F6338" w:rsidRDefault="00287863" w:rsidP="000F6338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5C75071D" w14:textId="777784BF" w:rsidR="002D4DD5" w:rsidRPr="00343DD5" w:rsidRDefault="00F97CD6" w:rsidP="009A7EC1">
            <w:pPr>
              <w:pStyle w:val="ListParagraph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In the section </w:t>
            </w:r>
            <w:r w:rsidR="00E265F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‘</w:t>
            </w:r>
            <w:r w:rsidR="00E265F5"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III.II.5.5 Specific Scenarios for Incidents “En Route” (INC)</w:t>
            </w:r>
            <w:r w:rsidR="00101439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’</w:t>
            </w:r>
            <w:r w:rsidR="00E265F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, the final bullet</w:t>
            </w:r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(</w:t>
            </w:r>
            <w:r w:rsidR="00E265F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‘etc.’</w:t>
            </w:r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)</w:t>
            </w:r>
            <w:r w:rsidR="00E265F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needs to </w:t>
            </w:r>
            <w:r w:rsidR="002D4DD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be removed, and a note will be added stating that </w:t>
            </w:r>
            <w:r w:rsidR="00DB704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th</w:t>
            </w:r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is</w:t>
            </w:r>
            <w:r w:rsidR="00DB704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="002D4DD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list of incidents is not exhaustive and is detailed </w:t>
            </w:r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that the exhaustive list is maintained in CS/RD2, </w:t>
            </w:r>
            <w:r w:rsidR="002D4DD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in codelist CL019</w:t>
            </w:r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(</w:t>
            </w:r>
            <w:proofErr w:type="spellStart"/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IncidentCode</w:t>
            </w:r>
            <w:proofErr w:type="spellEnd"/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)</w:t>
            </w:r>
            <w:r w:rsidR="002D4DD5"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:</w:t>
            </w:r>
          </w:p>
          <w:p w14:paraId="4B3CCC70" w14:textId="77777777" w:rsidR="002D4DD5" w:rsidRPr="00343DD5" w:rsidRDefault="002D4DD5" w:rsidP="002D4DD5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5B33FD1C" w14:textId="3D6419AA" w:rsidR="00F97CD6" w:rsidRPr="00343DD5" w:rsidRDefault="00321B2C" w:rsidP="00321B2C">
            <w:pPr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3773D0C7" wp14:editId="723E22DD">
                  <wp:extent cx="4066515" cy="1902230"/>
                  <wp:effectExtent l="57150" t="19050" r="48895" b="98425"/>
                  <wp:docPr id="75342782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342782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7425" cy="19120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BB2B94C" w14:textId="3C69AAF5" w:rsidR="009A7EC1" w:rsidRPr="00343DD5" w:rsidRDefault="009A7EC1" w:rsidP="009A7EC1">
            <w:pPr>
              <w:pStyle w:val="ListParagraph"/>
              <w:numPr>
                <w:ilvl w:val="0"/>
                <w:numId w:val="6"/>
              </w:num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In the section ‘</w:t>
            </w:r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IV.III.1.1.1 Scenarios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’ at the table ‘</w:t>
            </w:r>
            <w:r w:rsidRPr="000F6338">
              <w:rPr>
                <w:rFonts w:asciiTheme="minorHAnsi" w:hAnsiTheme="minorHAnsi" w:cstheme="minorHAnsi"/>
                <w:i/>
                <w:iCs/>
                <w:color w:val="000000"/>
                <w:sz w:val="22"/>
                <w:szCs w:val="22"/>
                <w:shd w:val="clear" w:color="auto" w:fill="FFFFFF"/>
                <w:lang w:val="en-US"/>
              </w:rPr>
              <w:t>Table 19: Core Business scenarios related to Mandatory Existing processes (continuity)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’ the following indicated scenario is wrongly included in the </w:t>
            </w:r>
            <w:r w:rsidR="00DB704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L2 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Scenario Group ‘T-TRA-DEP’ and shall be included in ‘T-TRA-DES’.</w:t>
            </w:r>
          </w:p>
          <w:p w14:paraId="327B6C01" w14:textId="77777777" w:rsidR="009A7EC1" w:rsidRPr="00343DD5" w:rsidRDefault="009A7EC1" w:rsidP="009A7EC1">
            <w:pPr>
              <w:pStyle w:val="ListParagraph"/>
              <w:ind w:left="144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lastRenderedPageBreak/>
              <w:drawing>
                <wp:inline distT="0" distB="0" distL="0" distR="0" wp14:anchorId="5E077401" wp14:editId="78C0BD76">
                  <wp:extent cx="4181613" cy="1871429"/>
                  <wp:effectExtent l="57150" t="19050" r="47625" b="90805"/>
                  <wp:docPr id="188992070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0815969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9161" cy="1879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2E0F22AD" w14:textId="77777777" w:rsidR="00BD141C" w:rsidRPr="00BD141C" w:rsidRDefault="00BD141C" w:rsidP="00BD141C">
            <w:p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</w:p>
          <w:p w14:paraId="0445CECA" w14:textId="77777777" w:rsidR="00BD141C" w:rsidRPr="009A0BE5" w:rsidRDefault="00BD141C" w:rsidP="009A0BE5">
            <w:pPr>
              <w:pStyle w:val="ListParagrap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</w:p>
          <w:p w14:paraId="231DC3E2" w14:textId="01A3CEEB" w:rsidR="00EB0750" w:rsidRPr="000F6338" w:rsidRDefault="00DB7045" w:rsidP="009A0BE5">
            <w:pPr>
              <w:pStyle w:val="ListParagraph"/>
              <w:numPr>
                <w:ilvl w:val="0"/>
                <w:numId w:val="50"/>
              </w:numP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highlight w:val="cyan"/>
                <w:shd w:val="clear" w:color="auto" w:fill="FFFFFF"/>
              </w:rPr>
              <w:t xml:space="preserve">Corrections of defects in External Domain messages </w:t>
            </w:r>
          </w:p>
          <w:p w14:paraId="013B2C61" w14:textId="77777777" w:rsidR="00C51C67" w:rsidRPr="00343DD5" w:rsidRDefault="00C51C67" w:rsidP="00CA29D9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highlight w:val="cyan"/>
                <w:shd w:val="clear" w:color="auto" w:fill="FFFFFF"/>
                <w:lang w:val="en-US"/>
              </w:rPr>
            </w:pPr>
          </w:p>
          <w:p w14:paraId="33128E30" w14:textId="77777777" w:rsidR="00D361A0" w:rsidRPr="00343DD5" w:rsidRDefault="00D361A0" w:rsidP="001D5974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23055945" w14:textId="1FD89DCC" w:rsidR="00A67E07" w:rsidRPr="000F6338" w:rsidRDefault="00A67E07" w:rsidP="00A67E07">
            <w:pPr>
              <w:pStyle w:val="ListParagraph"/>
              <w:numPr>
                <w:ilvl w:val="0"/>
                <w:numId w:val="6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ssue with </w:t>
            </w: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CC004C, CC009C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and </w:t>
            </w: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CC928C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for </w:t>
            </w: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C0089</w:t>
            </w:r>
            <w:r w:rsidR="00993A62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.</w:t>
            </w:r>
          </w:p>
          <w:p w14:paraId="03E53B67" w14:textId="489BFCD8" w:rsidR="00A67E07" w:rsidRDefault="00A67E07" w:rsidP="000F6338">
            <w:pPr>
              <w:pStyle w:val="ListParagraph"/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The </w:t>
            </w:r>
            <w:r w:rsidR="00176864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condition </w:t>
            </w:r>
            <w:r w:rsidR="00176864"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C0089</w:t>
            </w:r>
            <w:r w:rsidR="00176864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1B3E5C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is 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not relevant for messages used only by </w:t>
            </w:r>
            <w:r w:rsidR="001B3E5C"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Opt-Out NAs 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(the ‘security’ cannot be ‘1’ or ‘3’):</w:t>
            </w:r>
          </w:p>
          <w:p w14:paraId="60EB30FF" w14:textId="5A00CB1F" w:rsidR="001B3E5C" w:rsidRPr="000F6338" w:rsidRDefault="00332D59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DDNTA-6.4.0-v1.02:</w:t>
            </w:r>
          </w:p>
          <w:p w14:paraId="1A8A6EF9" w14:textId="0BA5FDDB" w:rsidR="00DB7045" w:rsidRPr="00343DD5" w:rsidRDefault="00DB7045" w:rsidP="000F6338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DB7045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w:drawing>
                <wp:inline distT="0" distB="0" distL="0" distR="0" wp14:anchorId="7A0880C3" wp14:editId="16BC8022">
                  <wp:extent cx="4316721" cy="852991"/>
                  <wp:effectExtent l="57150" t="19050" r="65405" b="99695"/>
                  <wp:docPr id="17214711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1471175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7707" cy="857138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BA983B1" w14:textId="5747B8E7" w:rsidR="00A86A07" w:rsidRDefault="00A67E07" w:rsidP="000F6338">
            <w:pPr>
              <w:ind w:left="72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198B57A" wp14:editId="4DBC1D1D">
                      <wp:simplePos x="0" y="0"/>
                      <wp:positionH relativeFrom="column">
                        <wp:posOffset>624205</wp:posOffset>
                      </wp:positionH>
                      <wp:positionV relativeFrom="paragraph">
                        <wp:posOffset>189230</wp:posOffset>
                      </wp:positionV>
                      <wp:extent cx="5196840" cy="335280"/>
                      <wp:effectExtent l="0" t="0" r="22860" b="26670"/>
                      <wp:wrapNone/>
                      <wp:docPr id="1753720945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96840" cy="3352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du="http://schemas.microsoft.com/office/word/2023/wordml/word16du">
                  <w:pict>
                    <v:rect w14:anchorId="15971071" id="Rectangle 2" o:spid="_x0000_s1026" style="position:absolute;margin-left:49.15pt;margin-top:14.9pt;width:409.2pt;height:26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" filled="f" strokecolor="red" strokeweight="2pt"/>
                  </w:pict>
                </mc:Fallback>
              </mc:AlternateContent>
            </w:r>
            <w:r w:rsidR="001B3E5C"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39E4DC62" wp14:editId="23DA89AC">
                  <wp:extent cx="5318760" cy="891266"/>
                  <wp:effectExtent l="57150" t="19050" r="53340" b="99695"/>
                  <wp:docPr id="181776963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762497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9988" cy="9149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468F747" w14:textId="77777777" w:rsidR="00A67E07" w:rsidRDefault="00A67E07" w:rsidP="00FE7EDE">
            <w:pPr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2E0B1495" w14:textId="77777777" w:rsidR="00A67E07" w:rsidRPr="00343DD5" w:rsidRDefault="00A67E07" w:rsidP="00A67E07">
            <w:pPr>
              <w:ind w:left="720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Resolution:</w:t>
            </w:r>
          </w:p>
          <w:p w14:paraId="7A215544" w14:textId="3D9B8672" w:rsidR="00A67E07" w:rsidRPr="0093533E" w:rsidRDefault="00A67E07" w:rsidP="00A67E07">
            <w:pPr>
              <w:pStyle w:val="ListParagraph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I</w:t>
            </w:r>
            <w:r w:rsidRPr="0093533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n the messages</w:t>
            </w:r>
            <w:r w:rsidRPr="0093533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CC004C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CC009C</w:t>
            </w:r>
            <w:r w:rsidR="00BD7503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,</w:t>
            </w:r>
            <w:r w:rsidR="00BD7503">
              <w:rPr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and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CC928C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,</w:t>
            </w:r>
            <w:r>
              <w:rPr>
                <w:rStyle w:val="normaltextrun"/>
                <w:b/>
                <w:bCs/>
              </w:rPr>
              <w:t xml:space="preserve"> </w:t>
            </w:r>
            <w:r w:rsidRPr="000F6338">
              <w:rPr>
                <w:lang w:val="en-US"/>
              </w:rPr>
              <w:t xml:space="preserve">the 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C0089</w:t>
            </w:r>
            <w:r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sh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ould </w:t>
            </w:r>
            <w:r w:rsidRPr="0093533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be 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removed from </w:t>
            </w:r>
            <w:r w:rsidRPr="0093533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the Data Item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/*/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HolderOfTheTransitProcedure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/</w:t>
            </w:r>
            <w:proofErr w:type="spellStart"/>
            <w:proofErr w:type="gramStart"/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identificationNumber</w:t>
            </w:r>
            <w:proofErr w:type="spellEnd"/>
            <w:proofErr w:type="gramEnd"/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and the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optionality of th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is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Data Item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should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be updated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from ‘D’ </w:t>
            </w:r>
            <w:r w:rsidRPr="00343DD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to ‘O’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</w:p>
          <w:p w14:paraId="6BD11A4C" w14:textId="77777777" w:rsidR="00A67E07" w:rsidRPr="00B3048F" w:rsidRDefault="00A67E07" w:rsidP="00A67E07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227CFD09" w14:textId="77777777" w:rsidR="00A67E07" w:rsidRPr="000F6338" w:rsidRDefault="00A67E07" w:rsidP="000F6338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23A10A6E" w14:textId="77777777" w:rsidR="00A67E07" w:rsidRPr="00343DD5" w:rsidRDefault="00A67E07" w:rsidP="00FE7EDE">
            <w:pPr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6AE8F50D" w14:textId="6E417BAA" w:rsidR="00993A62" w:rsidRPr="00B3048F" w:rsidRDefault="00993A62" w:rsidP="00993A62">
            <w:pPr>
              <w:pStyle w:val="ListParagraph"/>
              <w:numPr>
                <w:ilvl w:val="0"/>
                <w:numId w:val="6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ssue with </w:t>
            </w:r>
            <w:r w:rsidRPr="00B3048F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26</w:t>
            </w:r>
            <w:r w:rsidRPr="00B3048F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C 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for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optionality of one Data Item.</w:t>
            </w:r>
          </w:p>
          <w:p w14:paraId="1BD43B9B" w14:textId="1271D0FC" w:rsidR="00993A62" w:rsidRDefault="00993A62" w:rsidP="00993A62">
            <w:pPr>
              <w:pStyle w:val="ListParagraph"/>
              <w:ind w:left="108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The 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optionality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of 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/CC026C/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GuaranteeReference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AccessCode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accessCodeNew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DDNTA-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6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4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0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-v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1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.0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2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.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is incorrectly defined as ‘R’. 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It should be defined as ‘O’ (like in DDNTA-5.15.2-v2.00 and DDNTA-6.3.0-v1.00)</w:t>
            </w:r>
          </w:p>
          <w:p w14:paraId="4A9FCEBF" w14:textId="53068C28" w:rsidR="00993A62" w:rsidRPr="00B3048F" w:rsidRDefault="00993A62" w:rsidP="00993A62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12B7C1F3" w14:textId="77777777" w:rsidR="00993A62" w:rsidRPr="00B3048F" w:rsidRDefault="00993A62" w:rsidP="00993A62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33FD10D9" w14:textId="59AE0367" w:rsidR="00332D59" w:rsidRPr="00B3048F" w:rsidRDefault="00332D59" w:rsidP="00332D59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 (CC026C)</w:t>
            </w:r>
          </w:p>
          <w:p w14:paraId="69B3F1CF" w14:textId="5FACF679" w:rsidR="00E654E4" w:rsidRPr="00343DD5" w:rsidRDefault="00332D59" w:rsidP="000F6338">
            <w:pPr>
              <w:ind w:left="72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lang w:val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E2CF4BB" wp14:editId="1ED18FB6">
                      <wp:simplePos x="0" y="0"/>
                      <wp:positionH relativeFrom="column">
                        <wp:posOffset>545465</wp:posOffset>
                      </wp:positionH>
                      <wp:positionV relativeFrom="paragraph">
                        <wp:posOffset>694690</wp:posOffset>
                      </wp:positionV>
                      <wp:extent cx="4330700" cy="177800"/>
                      <wp:effectExtent l="0" t="0" r="12700" b="12700"/>
                      <wp:wrapNone/>
                      <wp:docPr id="104480794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30700" cy="177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05DA7F05" id="Rectangle 1" o:spid="_x0000_s1026" style="position:absolute;margin-left:42.95pt;margin-top:54.7pt;width:341pt;height:1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" filled="f" strokecolor="red" strokeweight="2pt"/>
                  </w:pict>
                </mc:Fallback>
              </mc:AlternateContent>
            </w:r>
            <w:r w:rsidR="008B2A47"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3580F4A3" wp14:editId="73545DC4">
                  <wp:extent cx="4595258" cy="876376"/>
                  <wp:effectExtent l="57150" t="19050" r="53340" b="95250"/>
                  <wp:docPr id="6437026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370264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5258" cy="8763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FF5C988" w14:textId="77777777" w:rsidR="00332D59" w:rsidRDefault="00332D59" w:rsidP="00332D59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</w:p>
          <w:p w14:paraId="0F14E867" w14:textId="77777777" w:rsidR="001B2C8D" w:rsidRPr="00B3048F" w:rsidRDefault="001B2C8D" w:rsidP="001B2C8D">
            <w:pP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30248079" w14:textId="77777777" w:rsidR="001B2C8D" w:rsidRPr="00B3048F" w:rsidRDefault="001B2C8D" w:rsidP="001B2C8D">
            <w:pPr>
              <w:pStyle w:val="ListParagraph"/>
              <w:numPr>
                <w:ilvl w:val="0"/>
                <w:numId w:val="6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ssue with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B3048F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34</w:t>
            </w:r>
            <w:r w:rsidRPr="00B3048F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for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optionality of one Data Item.</w:t>
            </w:r>
          </w:p>
          <w:p w14:paraId="03617F9F" w14:textId="77777777" w:rsidR="001B2C8D" w:rsidRDefault="001B2C8D" w:rsidP="001B2C8D">
            <w:pPr>
              <w:pStyle w:val="ListParagraph"/>
              <w:ind w:left="108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The 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optionality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of 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/CC034C/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GuaranteeReference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AccessCode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/</w:t>
            </w:r>
            <w:proofErr w:type="spellStart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accessCode</w:t>
            </w:r>
            <w:proofErr w:type="spellEnd"/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</w:t>
            </w:r>
            <w:r w:rsidRPr="00343DD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DDNTA-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6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4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.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0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-v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1</w:t>
            </w:r>
            <w:r w:rsidRPr="00343DD5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.0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2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.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is incorrectly defined as ‘O’. </w:t>
            </w:r>
            <w:r w:rsidRPr="00343DD5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>It should be defined as ‘R’ (like in DDNTA-5.15.2-v2.00 and DDNTA-6.3.0-v1.00)</w:t>
            </w:r>
          </w:p>
          <w:p w14:paraId="4E69AC2F" w14:textId="77777777" w:rsidR="001B2C8D" w:rsidRPr="00B3048F" w:rsidRDefault="001B2C8D" w:rsidP="001B2C8D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5A342AD6" w14:textId="77777777" w:rsidR="001B2C8D" w:rsidRPr="000F6338" w:rsidRDefault="001B2C8D" w:rsidP="00332D59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</w:p>
          <w:p w14:paraId="6E0B298A" w14:textId="6A0A15DE" w:rsidR="00332D59" w:rsidRPr="00B3048F" w:rsidRDefault="00332D59" w:rsidP="00332D59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 (CC034C)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:</w:t>
            </w:r>
          </w:p>
          <w:p w14:paraId="42357A95" w14:textId="5C2AE1EC" w:rsidR="000C2159" w:rsidRPr="00343DD5" w:rsidRDefault="00FE7EDE" w:rsidP="000F6338">
            <w:pPr>
              <w:ind w:left="720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6FBC95B" wp14:editId="61D8C63C">
                      <wp:simplePos x="0" y="0"/>
                      <wp:positionH relativeFrom="column">
                        <wp:posOffset>704215</wp:posOffset>
                      </wp:positionH>
                      <wp:positionV relativeFrom="paragraph">
                        <wp:posOffset>560705</wp:posOffset>
                      </wp:positionV>
                      <wp:extent cx="4565650" cy="184150"/>
                      <wp:effectExtent l="0" t="0" r="25400" b="25400"/>
                      <wp:wrapNone/>
                      <wp:docPr id="84377819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65650" cy="18415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2263E7C8" id="Rectangle 1" o:spid="_x0000_s1026" style="position:absolute;margin-left:55.45pt;margin-top:44.15pt;width:359.5pt;height:14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" filled="f" strokecolor="red" strokeweight="2pt"/>
                  </w:pict>
                </mc:Fallback>
              </mc:AlternateContent>
            </w:r>
            <w:r w:rsidR="008248C8" w:rsidRPr="00343DD5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140F997B" wp14:editId="2767BC47">
                  <wp:extent cx="5029200" cy="762000"/>
                  <wp:effectExtent l="57150" t="19050" r="57150" b="95250"/>
                  <wp:docPr id="18497628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9762886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4670" cy="7643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7142C91E" w14:textId="77777777" w:rsidR="001B2C8D" w:rsidRDefault="001B2C8D" w:rsidP="001B2C8D">
            <w:pPr>
              <w:pStyle w:val="paragraph"/>
              <w:spacing w:before="0" w:beforeAutospacing="0" w:after="0" w:afterAutospacing="0"/>
              <w:ind w:left="317"/>
              <w:textAlignment w:val="baseline"/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</w:pPr>
          </w:p>
          <w:p w14:paraId="1DEE0B17" w14:textId="68B5F4C9" w:rsidR="001B2C8D" w:rsidRPr="00B3048F" w:rsidRDefault="001B2C8D" w:rsidP="001B2C8D">
            <w:pPr>
              <w:pStyle w:val="ListParagraph"/>
              <w:numPr>
                <w:ilvl w:val="0"/>
                <w:numId w:val="6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ssue with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B3048F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44</w:t>
            </w:r>
            <w:r w:rsidRPr="00B3048F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for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optionality of the Data Group ‘Transport document’.</w:t>
            </w:r>
          </w:p>
          <w:p w14:paraId="0DAF0829" w14:textId="77777777" w:rsidR="001B2C8D" w:rsidRPr="000F6338" w:rsidRDefault="001B2C8D" w:rsidP="000F6338">
            <w:pPr>
              <w:pStyle w:val="paragraph"/>
              <w:spacing w:before="0" w:beforeAutospacing="0" w:after="0" w:afterAutospacing="0"/>
              <w:ind w:left="317"/>
              <w:textAlignment w:val="baseline"/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</w:pPr>
          </w:p>
          <w:p w14:paraId="18AC9028" w14:textId="40692003" w:rsidR="000C2159" w:rsidRPr="00343DD5" w:rsidRDefault="001B2C8D" w:rsidP="000F6338">
            <w:pPr>
              <w:pStyle w:val="paragraph"/>
              <w:spacing w:before="0" w:beforeAutospacing="0" w:after="0" w:afterAutospacing="0"/>
              <w:ind w:left="1080"/>
              <w:textAlignment w:val="baseline"/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The optionality </w:t>
            </w:r>
            <w:proofErr w:type="gramStart"/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of </w:t>
            </w:r>
            <w:r w:rsidRPr="000F6338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</w:t>
            </w:r>
            <w:r w:rsidR="00FE7EDE" w:rsidRPr="00343DD5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/</w:t>
            </w:r>
            <w:proofErr w:type="gramEnd"/>
            <w:r w:rsidR="000C2159" w:rsidRPr="00343DD5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CC044C</w:t>
            </w:r>
            <w:r w:rsidR="00FE7EDE" w:rsidRPr="00343DD5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/</w:t>
            </w:r>
            <w:r w:rsidR="000C2159" w:rsidRPr="00343DD5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Consignment/HouseConsignment/ConsignmentItem/TransportDocument</w:t>
            </w:r>
            <w:r w:rsidR="000C2159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is wrongly </w:t>
            </w:r>
            <w:r w:rsidR="00FE7EDE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defined as </w:t>
            </w:r>
            <w:r w:rsidR="000C2159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‘R’ </w:t>
            </w:r>
            <w:r w:rsidR="009B1596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in the </w:t>
            </w:r>
            <w:r w:rsidR="009B1596" w:rsidRPr="00343DD5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DDNTA 6.4.0-v1.02</w:t>
            </w:r>
            <w:r w:rsidR="009B1596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and 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>it should</w:t>
            </w:r>
            <w:r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</w:t>
            </w:r>
            <w:r w:rsidR="009B1596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>be updated to ‘O’</w:t>
            </w:r>
            <w:r w:rsidR="005A35CC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</w:t>
            </w:r>
            <w:r w:rsidR="009B1596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to </w:t>
            </w:r>
            <w:r w:rsidR="000C2159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match with the optionality 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correctly defined </w:t>
            </w:r>
            <w:r w:rsidR="000C2159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in </w:t>
            </w:r>
            <w:r w:rsidR="000C2159" w:rsidRPr="00343DD5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DDNTA-5.15.2-v2.00</w:t>
            </w:r>
            <w:r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 xml:space="preserve"> </w:t>
            </w:r>
            <w:r w:rsidRPr="000F6338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>and in</w:t>
            </w:r>
            <w:r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 xml:space="preserve"> DDNTA-6.3.0-v1.00</w:t>
            </w:r>
            <w:r w:rsidR="000C2159" w:rsidRPr="00343DD5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>.</w:t>
            </w:r>
          </w:p>
          <w:p w14:paraId="41A3C1B9" w14:textId="77777777" w:rsidR="001B2C8D" w:rsidRPr="00B3048F" w:rsidRDefault="001B2C8D" w:rsidP="001B2C8D">
            <w:pPr>
              <w:pStyle w:val="ListParagraph"/>
              <w:numPr>
                <w:ilvl w:val="0"/>
                <w:numId w:val="51"/>
              </w:numPr>
              <w:ind w:left="108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, DDNTA-6.4.0-v2.00 shall be identical to DDNTA-6.3.0-v1.00.</w:t>
            </w:r>
          </w:p>
          <w:p w14:paraId="424BB12C" w14:textId="77777777" w:rsidR="001B2C8D" w:rsidRPr="00B3048F" w:rsidRDefault="001B2C8D" w:rsidP="001B2C8D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</w:p>
          <w:p w14:paraId="64BCA068" w14:textId="77777777" w:rsidR="00FE7EDE" w:rsidRPr="000F6338" w:rsidRDefault="00FE7EDE" w:rsidP="00FE7EDE">
            <w:pPr>
              <w:pStyle w:val="paragraph"/>
              <w:spacing w:before="0" w:beforeAutospacing="0" w:after="0" w:afterAutospacing="0"/>
              <w:textAlignment w:val="baseline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GB"/>
                <w14:ligatures w14:val="standardContextual"/>
              </w:rPr>
            </w:pPr>
          </w:p>
          <w:p w14:paraId="45861A7F" w14:textId="5ECB32C9" w:rsidR="001B2C8D" w:rsidRPr="00B3048F" w:rsidRDefault="001B2C8D" w:rsidP="001B2C8D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 (CC044C)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:</w:t>
            </w:r>
          </w:p>
          <w:p w14:paraId="2F2302D5" w14:textId="7585D678" w:rsidR="000C2159" w:rsidRPr="00343DD5" w:rsidRDefault="00B86038" w:rsidP="000F6338">
            <w:pPr>
              <w:pStyle w:val="paragraph"/>
              <w:tabs>
                <w:tab w:val="left" w:pos="2580"/>
              </w:tabs>
              <w:spacing w:before="0" w:beforeAutospacing="0" w:after="0" w:afterAutospacing="0"/>
              <w:ind w:left="720"/>
              <w:textAlignment w:val="baseline"/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2C34030" wp14:editId="772A2CFF">
                      <wp:simplePos x="0" y="0"/>
                      <wp:positionH relativeFrom="column">
                        <wp:posOffset>654685</wp:posOffset>
                      </wp:positionH>
                      <wp:positionV relativeFrom="paragraph">
                        <wp:posOffset>902970</wp:posOffset>
                      </wp:positionV>
                      <wp:extent cx="4676173" cy="152400"/>
                      <wp:effectExtent l="0" t="0" r="10160" b="19050"/>
                      <wp:wrapNone/>
                      <wp:docPr id="154199502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6173" cy="1524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du="http://schemas.microsoft.com/office/word/2023/wordml/word16du">
                  <w:pict>
                    <v:rect w14:anchorId="225765A8" id="Rectangle 1" o:spid="_x0000_s1026" style="position:absolute;margin-left:51.55pt;margin-top:71.1pt;width:368.2pt;height:12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" filled="f" strokecolor="red" strokeweight="2pt"/>
                  </w:pict>
                </mc:Fallback>
              </mc:AlternateContent>
            </w:r>
            <w:r w:rsidRPr="00343DD5">
              <w:rPr>
                <w:rFonts w:asciiTheme="minorHAnsi" w:eastAsia="Calibri" w:hAnsiTheme="minorHAnsi" w:cstheme="minorHAnsi"/>
                <w:b/>
                <w:bCs/>
                <w:noProof/>
                <w:kern w:val="2"/>
                <w:sz w:val="22"/>
                <w:szCs w:val="22"/>
                <w14:ligatures w14:val="standardContextual"/>
              </w:rPr>
              <w:drawing>
                <wp:inline distT="0" distB="0" distL="0" distR="0" wp14:anchorId="5E1CD8BE" wp14:editId="4712A7FF">
                  <wp:extent cx="5357150" cy="1283146"/>
                  <wp:effectExtent l="57150" t="19050" r="53340" b="88900"/>
                  <wp:docPr id="11214950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1495075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4324" cy="12872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0C2159" w:rsidRPr="00343DD5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ab/>
            </w:r>
          </w:p>
          <w:p w14:paraId="6D3076F9" w14:textId="61939346" w:rsidR="000C2159" w:rsidRPr="00343DD5" w:rsidRDefault="000C2159" w:rsidP="000C2159">
            <w:pPr>
              <w:pStyle w:val="paragraph"/>
              <w:tabs>
                <w:tab w:val="left" w:pos="2580"/>
              </w:tabs>
              <w:spacing w:before="0" w:beforeAutospacing="0" w:after="0" w:afterAutospacing="0"/>
              <w:jc w:val="center"/>
              <w:textAlignment w:val="baseline"/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</w:pPr>
          </w:p>
          <w:p w14:paraId="6D4617CD" w14:textId="6EFA7D6C" w:rsidR="00A35B11" w:rsidRPr="000F6338" w:rsidRDefault="00157BA8" w:rsidP="000F6338">
            <w:pPr>
              <w:pStyle w:val="ListParagraph"/>
              <w:numPr>
                <w:ilvl w:val="0"/>
                <w:numId w:val="6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Issues with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70516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CC056C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that 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should be corrected to align </w:t>
            </w:r>
            <w:r w:rsidR="00625544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DDNTA 6.4.0-v1.02 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with DDNTA 5.15.2-v2.00:</w:t>
            </w:r>
          </w:p>
          <w:p w14:paraId="5DD3A8CE" w14:textId="77777777" w:rsidR="00340235" w:rsidRPr="00343DD5" w:rsidRDefault="00340235" w:rsidP="00340235">
            <w:pPr>
              <w:pStyle w:val="ListParagraph"/>
              <w:ind w:left="317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30290F9C" w14:textId="49A24D33" w:rsidR="00157BA8" w:rsidRDefault="00705165" w:rsidP="00157BA8">
            <w:pPr>
              <w:pStyle w:val="ListParagraph"/>
              <w:numPr>
                <w:ilvl w:val="0"/>
                <w:numId w:val="52"/>
              </w:numPr>
              <w:ind w:left="144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TransitOperation/</w:t>
            </w:r>
            <w:proofErr w:type="spellStart"/>
            <w:r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rejectionCode</w:t>
            </w:r>
            <w:proofErr w:type="spellEnd"/>
            <w:r w:rsidR="00340235" w:rsidRPr="000F633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="00157BA8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should not be dependent</w:t>
            </w:r>
            <w:r w:rsidRPr="000F6338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="00157BA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with 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condition </w:t>
            </w:r>
            <w:r w:rsidR="0034023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C0091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157BA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that is 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not </w:t>
            </w:r>
            <w:r w:rsidR="00157BA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relevant for 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Opt-Out NAs</w:t>
            </w:r>
            <w:r w:rsidR="00BE6DD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  <w:p w14:paraId="2996FCB6" w14:textId="71DF8235" w:rsidR="00157BA8" w:rsidRDefault="00157BA8" w:rsidP="000F6338">
            <w:pPr>
              <w:pStyle w:val="ListParagraph"/>
              <w:ind w:left="144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157BA8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w:lastRenderedPageBreak/>
              <w:drawing>
                <wp:inline distT="0" distB="0" distL="0" distR="0" wp14:anchorId="269317E7" wp14:editId="2A29EF2F">
                  <wp:extent cx="4292600" cy="1051441"/>
                  <wp:effectExtent l="57150" t="19050" r="50800" b="92075"/>
                  <wp:docPr id="6825816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2581608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3365" cy="1058977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45C1A471" w14:textId="58D1F511" w:rsidR="00A35B11" w:rsidRDefault="00157BA8" w:rsidP="00157BA8">
            <w:pPr>
              <w:pStyle w:val="ListParagraph"/>
              <w:ind w:left="1440"/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hus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, it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should be removed from the </w:t>
            </w:r>
            <w:r w:rsidR="0034023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</w:t>
            </w:r>
            <w:r w:rsidR="005A35CC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56</w:t>
            </w:r>
            <w:r w:rsidR="0034023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message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and consequently </w:t>
            </w:r>
            <w:r w:rsidR="00340235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the</w:t>
            </w:r>
            <w:r w:rsidR="0034023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optionality of </w:t>
            </w: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th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is</w:t>
            </w: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</w:t>
            </w:r>
            <w:r w:rsidR="0034023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Data Item </w:t>
            </w:r>
            <w:r w:rsidR="00E820B4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should </w:t>
            </w:r>
            <w:r w:rsidR="0034023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be updated to ‘</w:t>
            </w:r>
            <w:r w:rsidR="007F5749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R</w:t>
            </w:r>
            <w:r w:rsidR="0034023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’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  <w:r w:rsidR="00BE6DDD"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</w:rPr>
              <w:t xml:space="preserve"> </w:t>
            </w:r>
          </w:p>
          <w:p w14:paraId="27EA49CF" w14:textId="77777777" w:rsidR="00BE6DDD" w:rsidRDefault="00BE6DDD" w:rsidP="00157BA8">
            <w:pPr>
              <w:pStyle w:val="ListParagraph"/>
              <w:ind w:left="144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2EB28E7D" w14:textId="196B558F" w:rsidR="00BE6DDD" w:rsidRPr="00BE6DDD" w:rsidRDefault="00BE6DDD" w:rsidP="00BE6DDD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 (CC05</w:t>
            </w:r>
            <w:r w:rsidRPr="000F6338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6</w:t>
            </w: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C):</w:t>
            </w:r>
          </w:p>
          <w:p w14:paraId="553C410E" w14:textId="126423EB" w:rsidR="00BE6DDD" w:rsidRPr="000F6338" w:rsidRDefault="00BE6DDD" w:rsidP="000F6338">
            <w:pPr>
              <w:pStyle w:val="ListParagraph"/>
              <w:ind w:left="144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F32E544" wp14:editId="5FEA9AAA">
                      <wp:simplePos x="0" y="0"/>
                      <wp:positionH relativeFrom="column">
                        <wp:posOffset>1003300</wp:posOffset>
                      </wp:positionH>
                      <wp:positionV relativeFrom="paragraph">
                        <wp:posOffset>786130</wp:posOffset>
                      </wp:positionV>
                      <wp:extent cx="4676173" cy="152400"/>
                      <wp:effectExtent l="0" t="0" r="10160" b="19050"/>
                      <wp:wrapNone/>
                      <wp:docPr id="150404634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6173" cy="1524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du="http://schemas.microsoft.com/office/word/2023/wordml/word16du">
                  <w:pict>
                    <v:rect w14:anchorId="64ACEBFE" id="Rectangle 1" o:spid="_x0000_s1026" style="position:absolute;margin-left:79pt;margin-top:61.9pt;width:368.2pt;height:12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" filled="f" strokecolor="red" strokeweight="2pt"/>
                  </w:pict>
                </mc:Fallback>
              </mc:AlternateContent>
            </w:r>
            <w:r w:rsidRPr="00BE6DDD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w:drawing>
                <wp:inline distT="0" distB="0" distL="0" distR="0" wp14:anchorId="60867B8F" wp14:editId="16FE3F1A">
                  <wp:extent cx="4781550" cy="1045559"/>
                  <wp:effectExtent l="57150" t="19050" r="57150" b="97790"/>
                  <wp:docPr id="28298179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981795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9777" cy="105610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6E7152F" w14:textId="7A0F5859" w:rsidR="00157BA8" w:rsidRPr="00B3048F" w:rsidRDefault="00157BA8" w:rsidP="000F6338">
            <w:pPr>
              <w:pStyle w:val="ListParagraph"/>
              <w:numPr>
                <w:ilvl w:val="0"/>
                <w:numId w:val="51"/>
              </w:numPr>
              <w:ind w:left="144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 w:rsidR="00BE6DDD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="00BE6DDD" w:rsidRPr="000F6338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ot 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be identical to DDNTA-6.3.0-v1.00.</w:t>
            </w:r>
          </w:p>
          <w:p w14:paraId="7492A6B0" w14:textId="77777777" w:rsidR="00157BA8" w:rsidRPr="000F6338" w:rsidRDefault="00157BA8" w:rsidP="000F6338">
            <w:pPr>
              <w:ind w:left="108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580AF617" w14:textId="77777777" w:rsidR="005A35CC" w:rsidRPr="00343DD5" w:rsidRDefault="005A35CC" w:rsidP="00157BA8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35344F71" w14:textId="551BB097" w:rsidR="00BE6DDD" w:rsidRPr="000F6338" w:rsidRDefault="00417BC2" w:rsidP="00BE6DDD">
            <w:pPr>
              <w:pStyle w:val="ListParagraph"/>
              <w:numPr>
                <w:ilvl w:val="0"/>
                <w:numId w:val="52"/>
              </w:numPr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proofErr w:type="spellStart"/>
            <w:r w:rsidRPr="000F6338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FunctionalError</w:t>
            </w:r>
            <w:proofErr w:type="spellEnd"/>
            <w:r w:rsidRPr="000F6338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/</w:t>
            </w:r>
            <w:proofErr w:type="spellStart"/>
            <w:r w:rsidRPr="000F6338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originalAttributeValue</w:t>
            </w:r>
            <w:proofErr w:type="spellEnd"/>
            <w:r w:rsidR="00BE6DDD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 xml:space="preserve"> </w:t>
            </w:r>
            <w:r w:rsidR="00BE6DDD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  <w:t>should not be dependent</w:t>
            </w:r>
            <w:r w:rsidR="00BE6DDD" w:rsidRPr="00B3048F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  <w:t xml:space="preserve"> </w:t>
            </w:r>
            <w:r w:rsidR="00BE6DD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with </w:t>
            </w:r>
            <w:r w:rsidR="00BE6DDD"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condition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5A35CC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C0092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BE6DD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that 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is not </w:t>
            </w:r>
            <w:r w:rsidR="00BE6DD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relevant for 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Opt-Out </w:t>
            </w:r>
            <w:r w:rsidR="00BE6DDD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</w:t>
            </w:r>
            <w:r w:rsidR="00BE6DD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</w:t>
            </w:r>
            <w:r w:rsidR="00BE6DDD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</w:t>
            </w:r>
            <w:r w:rsidR="00BE6DD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  <w:p w14:paraId="2C5E4B32" w14:textId="7FEFF4C3" w:rsidR="00BE6DDD" w:rsidRPr="000F6338" w:rsidRDefault="00BE6DDD" w:rsidP="000F6338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BE6DDD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338DDDDE" wp14:editId="75EC5F58">
                  <wp:extent cx="4225472" cy="971550"/>
                  <wp:effectExtent l="57150" t="19050" r="60960" b="95250"/>
                  <wp:docPr id="130950856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9508565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0538" cy="98651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D58AC43" w14:textId="77777777" w:rsidR="00BE6DDD" w:rsidRPr="000F6338" w:rsidRDefault="00BE6DDD" w:rsidP="000F6338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168B0FCC" w14:textId="043DB971" w:rsidR="005A35CC" w:rsidRPr="000F6338" w:rsidRDefault="00BE6DDD" w:rsidP="000F6338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hus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, it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should be removed from the </w:t>
            </w:r>
            <w:r w:rsidR="005A35CC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CC056C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message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,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and consequently 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the</w:t>
            </w:r>
            <w:r w:rsidRPr="00B3048F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</w:t>
            </w:r>
            <w:r w:rsidR="005A35CC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optionality of the Data Item </w:t>
            </w:r>
            <w:r w:rsidR="00E820B4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should </w:t>
            </w:r>
            <w:r w:rsidR="005A35CC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be updated to ‘O’</w:t>
            </w:r>
            <w:r w:rsidR="005A35CC" w:rsidRPr="000F6338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  <w:r w:rsidR="00417BC2" w:rsidRPr="000F6338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 xml:space="preserve"> </w:t>
            </w:r>
          </w:p>
          <w:p w14:paraId="494927DC" w14:textId="58B65DFC" w:rsidR="005A35CC" w:rsidRDefault="005A35CC" w:rsidP="00157BA8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59966543" w14:textId="77777777" w:rsidR="00BE6DDD" w:rsidRPr="00BE6DDD" w:rsidRDefault="00BE6DDD" w:rsidP="00BE6DDD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 (CC05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6</w:t>
            </w: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C):</w:t>
            </w:r>
          </w:p>
          <w:p w14:paraId="68CA5983" w14:textId="2894E8ED" w:rsidR="00BE6DDD" w:rsidRDefault="00BE6DDD" w:rsidP="00157BA8">
            <w:pPr>
              <w:pStyle w:val="ListParagraph"/>
              <w:ind w:left="144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4718DED" wp14:editId="49BE5855">
                      <wp:simplePos x="0" y="0"/>
                      <wp:positionH relativeFrom="column">
                        <wp:posOffset>1028700</wp:posOffset>
                      </wp:positionH>
                      <wp:positionV relativeFrom="paragraph">
                        <wp:posOffset>563880</wp:posOffset>
                      </wp:positionV>
                      <wp:extent cx="4676173" cy="152400"/>
                      <wp:effectExtent l="0" t="0" r="10160" b="19050"/>
                      <wp:wrapNone/>
                      <wp:docPr id="11594562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6173" cy="1524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du="http://schemas.microsoft.com/office/word/2023/wordml/word16du">
                  <w:pict>
                    <v:rect w14:anchorId="0B578BC3" id="Rectangle 1" o:spid="_x0000_s1026" style="position:absolute;margin-left:81pt;margin-top:44.4pt;width:368.2pt;height:12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" filled="f" strokecolor="red" strokeweight="2pt"/>
                  </w:pict>
                </mc:Fallback>
              </mc:AlternateContent>
            </w:r>
            <w:r w:rsidRPr="00BE6DDD">
              <w:rPr>
                <w:rFonts w:asciiTheme="minorHAnsi" w:hAnsiTheme="minorHAnsi" w:cstheme="minorHAnsi"/>
                <w:noProof/>
                <w:sz w:val="22"/>
                <w:szCs w:val="22"/>
                <w:lang w:val="en-US"/>
              </w:rPr>
              <w:drawing>
                <wp:inline distT="0" distB="0" distL="0" distR="0" wp14:anchorId="3A81CD99" wp14:editId="5E142AA9">
                  <wp:extent cx="4794250" cy="915856"/>
                  <wp:effectExtent l="57150" t="19050" r="63500" b="93980"/>
                  <wp:docPr id="11941138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4113824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7487" cy="92411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8E10ED9" w14:textId="77777777" w:rsidR="00BE6DDD" w:rsidRPr="00B3048F" w:rsidRDefault="00BE6DDD" w:rsidP="00BE6DDD">
            <w:pPr>
              <w:pStyle w:val="ListParagraph"/>
              <w:numPr>
                <w:ilvl w:val="0"/>
                <w:numId w:val="51"/>
              </w:numPr>
              <w:ind w:left="144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37DB4AA6" w14:textId="77777777" w:rsidR="00BE6DDD" w:rsidRPr="000F6338" w:rsidRDefault="00BE6DDD" w:rsidP="00157BA8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3ED90519" w14:textId="2B433048" w:rsidR="000C2159" w:rsidRPr="000F6338" w:rsidRDefault="006511B6" w:rsidP="000F6338">
            <w:pPr>
              <w:pStyle w:val="ListParagraph"/>
              <w:numPr>
                <w:ilvl w:val="0"/>
                <w:numId w:val="52"/>
              </w:numPr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proofErr w:type="spellStart"/>
            <w:r w:rsidRPr="000F6338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FunctionalError</w:t>
            </w:r>
            <w:proofErr w:type="spellEnd"/>
            <w:r w:rsidRPr="000F6338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/</w:t>
            </w:r>
            <w:proofErr w:type="spellStart"/>
            <w:r w:rsidRPr="000F6338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errorDescription</w:t>
            </w:r>
            <w:proofErr w:type="spellEnd"/>
            <w:r w:rsidR="005A35CC" w:rsidRPr="000F6338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:</w:t>
            </w:r>
            <w:r w:rsidRPr="000F6338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 </w:t>
            </w:r>
            <w:r w:rsidR="005A35CC" w:rsidRPr="000F6338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This Data Item is redundant </w:t>
            </w:r>
            <w:r w:rsidR="0083085C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as explained by C0093</w:t>
            </w:r>
            <w:r w:rsidR="0083085C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>:</w:t>
            </w:r>
          </w:p>
          <w:p w14:paraId="082841A3" w14:textId="0B81421C" w:rsidR="0083085C" w:rsidRDefault="0083085C" w:rsidP="00FF711E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83085C"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78D1D8FA" wp14:editId="1B060137">
                  <wp:extent cx="3816350" cy="957470"/>
                  <wp:effectExtent l="57150" t="19050" r="50800" b="90805"/>
                  <wp:docPr id="2088527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852797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7228" cy="96772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7FDEC866" w14:textId="084689CC" w:rsidR="0083085C" w:rsidRPr="00343DD5" w:rsidRDefault="0083085C" w:rsidP="00FF711E">
            <w:pPr>
              <w:pStyle w:val="ListParagraph"/>
              <w:ind w:left="1440"/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lastRenderedPageBreak/>
              <w:t xml:space="preserve">Thus, the Data Item ‘Error description’ should </w:t>
            </w:r>
            <w:r w:rsidRPr="00B3048F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be removed 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from CC056C (</w:t>
            </w:r>
            <w:proofErr w:type="gramStart"/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an</w:t>
            </w:r>
            <w:proofErr w:type="gramEnd"/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 kept in CC056D) (</w:t>
            </w:r>
            <w:r w:rsidRPr="00B3048F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CC056C</w:t>
            </w:r>
            <w:r w:rsidRPr="00B3048F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 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shall be aligned with </w:t>
            </w:r>
            <w:r w:rsidRPr="00B3048F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DDNTA-5.15.2-v2.00</w:t>
            </w:r>
            <w:r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14:ligatures w14:val="standardContextual"/>
              </w:rPr>
              <w:t>)</w:t>
            </w:r>
            <w:r w:rsidRPr="00B3048F"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  <w:t>.</w:t>
            </w:r>
          </w:p>
          <w:p w14:paraId="5036EDD8" w14:textId="77777777" w:rsidR="0083085C" w:rsidRPr="00BE6DDD" w:rsidRDefault="0083085C" w:rsidP="0083085C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 (CC05</w:t>
            </w:r>
            <w:r w:rsidRPr="00B3048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6</w:t>
            </w: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C):</w:t>
            </w:r>
          </w:p>
          <w:p w14:paraId="7C03121E" w14:textId="2738E138" w:rsidR="0073221C" w:rsidRPr="00343DD5" w:rsidRDefault="0073221C" w:rsidP="000F6338">
            <w:pPr>
              <w:ind w:left="144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  <w:lang w:val="en-US"/>
              </w:rPr>
            </w:pPr>
          </w:p>
          <w:p w14:paraId="224E34F7" w14:textId="77777777" w:rsidR="00C9479B" w:rsidRDefault="0073221C" w:rsidP="000F6338">
            <w:pPr>
              <w:ind w:left="144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9114F52" wp14:editId="0B725627">
                      <wp:simplePos x="0" y="0"/>
                      <wp:positionH relativeFrom="column">
                        <wp:posOffset>1034415</wp:posOffset>
                      </wp:positionH>
                      <wp:positionV relativeFrom="paragraph">
                        <wp:posOffset>715645</wp:posOffset>
                      </wp:positionV>
                      <wp:extent cx="4947342" cy="352746"/>
                      <wp:effectExtent l="0" t="0" r="24765" b="28575"/>
                      <wp:wrapNone/>
                      <wp:docPr id="789682433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47342" cy="352746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1C711801" id="Rectangle 1" o:spid="_x0000_s1026" style="position:absolute;margin-left:81.45pt;margin-top:56.35pt;width:389.55pt;height:27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" filled="f" strokecolor="red" strokeweight="2pt"/>
                  </w:pict>
                </mc:Fallback>
              </mc:AlternateContent>
            </w: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shd w:val="clear" w:color="auto" w:fill="FFFFFF"/>
                <w:lang w:val="en-US"/>
              </w:rPr>
              <w:drawing>
                <wp:inline distT="0" distB="0" distL="0" distR="0" wp14:anchorId="6B3A6EC1" wp14:editId="7D8E98C2">
                  <wp:extent cx="4998335" cy="958492"/>
                  <wp:effectExtent l="57150" t="19050" r="50165" b="89535"/>
                  <wp:docPr id="132546450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5464505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594" cy="9648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F2E7E0F" w14:textId="77777777" w:rsidR="0083085C" w:rsidRDefault="0083085C" w:rsidP="000F6338">
            <w:pPr>
              <w:pStyle w:val="ListParagraph"/>
              <w:ind w:left="31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US"/>
              </w:rPr>
            </w:pPr>
          </w:p>
          <w:p w14:paraId="664372AB" w14:textId="77777777" w:rsidR="000F6338" w:rsidRDefault="000F6338" w:rsidP="000F6338">
            <w:pPr>
              <w:pStyle w:val="ListParagraph"/>
              <w:numPr>
                <w:ilvl w:val="0"/>
                <w:numId w:val="6"/>
              </w:numPr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5A6DD1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Issues with </w:t>
            </w:r>
            <w:r w:rsidRPr="005A6DD1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CC117D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 xml:space="preserve"> </w:t>
            </w:r>
            <w:r w:rsidRPr="005A6DD1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and C0067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  <w:p w14:paraId="44930AC6" w14:textId="77777777" w:rsidR="000F6338" w:rsidRDefault="000F6338" w:rsidP="000F6338">
            <w:pPr>
              <w:pStyle w:val="ListParagraph"/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  <w:p w14:paraId="5811230C" w14:textId="77777777" w:rsidR="000F6338" w:rsidRPr="005A6DD1" w:rsidRDefault="000F6338" w:rsidP="000F6338">
            <w:pPr>
              <w:pStyle w:val="ListParagraph"/>
              <w:ind w:left="108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:</w:t>
            </w: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 </w:t>
            </w:r>
          </w:p>
          <w:p w14:paraId="247A6A63" w14:textId="77777777" w:rsidR="000F6338" w:rsidRDefault="000F6338" w:rsidP="000F6338">
            <w:pPr>
              <w:pStyle w:val="ListParagraph"/>
              <w:jc w:val="center"/>
              <w:rPr>
                <w:shd w:val="clear" w:color="auto" w:fill="FFFFFF"/>
                <w:lang w:val="en-US"/>
              </w:rPr>
            </w:pPr>
          </w:p>
          <w:p w14:paraId="07502871" w14:textId="77777777" w:rsidR="000F6338" w:rsidRDefault="000F6338" w:rsidP="000F6338">
            <w:pPr>
              <w:pStyle w:val="ListParagraph"/>
              <w:jc w:val="center"/>
              <w:rPr>
                <w:shd w:val="clear" w:color="auto" w:fill="FFFFFF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80BFD07" wp14:editId="4EF69D41">
                  <wp:extent cx="4668982" cy="1192806"/>
                  <wp:effectExtent l="57150" t="19050" r="55880" b="102870"/>
                  <wp:docPr id="127605436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6054367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5195" cy="11943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292C2DAD" w14:textId="77777777" w:rsidR="000F6338" w:rsidRDefault="000F6338" w:rsidP="000F6338">
            <w:pPr>
              <w:pStyle w:val="ListParagraph"/>
              <w:jc w:val="center"/>
              <w:rPr>
                <w:shd w:val="clear" w:color="auto" w:fill="FFFFFF"/>
                <w:lang w:val="en-US"/>
              </w:rPr>
            </w:pPr>
          </w:p>
          <w:p w14:paraId="1EE10949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 w:rsidRPr="005A6DD1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Even though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, C0067 is attached to the Data Item /CC117D/</w:t>
            </w:r>
            <w:r w:rsidRPr="002A16A0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Consignment/Carrier/SafetyAndSecurityIdentificationNumber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,</w:t>
            </w:r>
          </w:p>
          <w:p w14:paraId="3A2DFB47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Data item </w:t>
            </w:r>
            <w:r w:rsidRPr="002A16A0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TransitOperation/security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 is not part of </w:t>
            </w:r>
            <w:proofErr w:type="gramStart"/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CC117D</w:t>
            </w:r>
            <w:proofErr w:type="gramEnd"/>
          </w:p>
          <w:p w14:paraId="110DB0C2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5542AD69" w14:textId="77777777" w:rsidR="000F6338" w:rsidRDefault="000F6338" w:rsidP="000F6338">
            <w:pPr>
              <w:pStyle w:val="ListParagraph"/>
              <w:ind w:left="144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 xml:space="preserve"> (CC117D):</w:t>
            </w: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</w:rPr>
              <w:t xml:space="preserve"> </w:t>
            </w:r>
          </w:p>
          <w:p w14:paraId="7A03720D" w14:textId="77777777" w:rsidR="000F6338" w:rsidRDefault="000F6338" w:rsidP="000F6338">
            <w:pPr>
              <w:pStyle w:val="ListParagraph"/>
              <w:ind w:left="144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</w:p>
          <w:p w14:paraId="713B65EA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 w:rsidRPr="00343DD5"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65FBAACA" wp14:editId="02D401F8">
                      <wp:simplePos x="0" y="0"/>
                      <wp:positionH relativeFrom="column">
                        <wp:posOffset>1147445</wp:posOffset>
                      </wp:positionH>
                      <wp:positionV relativeFrom="paragraph">
                        <wp:posOffset>1437063</wp:posOffset>
                      </wp:positionV>
                      <wp:extent cx="4294563" cy="173008"/>
                      <wp:effectExtent l="0" t="0" r="10795" b="17780"/>
                      <wp:wrapNone/>
                      <wp:docPr id="75361465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94563" cy="173008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11AAE3B7" id="Rectangle 1" o:spid="_x0000_s1026" style="position:absolute;margin-left:90.35pt;margin-top:113.15pt;width:338.15pt;height:13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A5C40DE" wp14:editId="603139D9">
                  <wp:extent cx="4473287" cy="1636318"/>
                  <wp:effectExtent l="57150" t="19050" r="60960" b="97790"/>
                  <wp:docPr id="176612585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6125852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1655" cy="1639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EC1B254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noProof/>
              </w:rPr>
              <w:drawing>
                <wp:inline distT="0" distB="0" distL="0" distR="0" wp14:anchorId="5B852953" wp14:editId="1E8F39C9">
                  <wp:extent cx="4969163" cy="594849"/>
                  <wp:effectExtent l="57150" t="19050" r="60325" b="91440"/>
                  <wp:docPr id="165421822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4218229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4655" cy="596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7E2FEC8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1A551653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Thus, C0067 should be removed from CC117D, and be replaced by a new condition, i.e. </w:t>
            </w:r>
            <w:r w:rsidRPr="005A6DD1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C0075</w:t>
            </w:r>
            <w:r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.</w:t>
            </w:r>
          </w:p>
          <w:p w14:paraId="4D46358F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19818CC3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 w:rsidRPr="005A6DD1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According to 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the </w:t>
            </w:r>
            <w:r w:rsidRPr="005A6DD1"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DDCOM-Main Document-</w:t>
            </w:r>
            <w:r>
              <w:rPr>
                <w:rFonts w:asciiTheme="minorHAnsi" w:eastAsia="Calibri" w:hAnsiTheme="minorHAnsi" w:cstheme="minorHAnsi"/>
                <w:b/>
                <w:bCs/>
                <w:kern w:val="2"/>
                <w:sz w:val="22"/>
                <w:szCs w:val="22"/>
                <w:lang w:val="en-US"/>
                <w14:ligatures w14:val="standardContextual"/>
              </w:rPr>
              <w:t>21.4.0 (section V.8.2)</w:t>
            </w:r>
            <w:r w:rsidRPr="005A6DD1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, the 17th character of the MRN is filled in with an identifier of the procedure</w:t>
            </w: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. The values related to the Security are the following</w:t>
            </w:r>
            <w:r w:rsidRPr="005A6DD1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:</w:t>
            </w:r>
          </w:p>
          <w:p w14:paraId="1A01D834" w14:textId="77777777" w:rsidR="000F6338" w:rsidRPr="005A6DD1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53D001AE" w14:textId="77777777" w:rsidR="000F6338" w:rsidRPr="005A6DD1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 w:rsidRPr="005A6DD1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L: Transit declaration and entry summary declaration</w:t>
            </w:r>
          </w:p>
          <w:p w14:paraId="6DDD524A" w14:textId="77777777" w:rsidR="000F6338" w:rsidRPr="005A6DD1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 w:rsidRPr="005A6DD1"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M: Transit declaration and exit summary declaration and entry summary declaration</w:t>
            </w:r>
          </w:p>
          <w:p w14:paraId="5EAAD82B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 xml:space="preserve"> </w:t>
            </w:r>
          </w:p>
          <w:p w14:paraId="5B33CA0D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The wording of the new condition C0075 shall be the following:</w:t>
            </w:r>
          </w:p>
          <w:p w14:paraId="6CDB4C28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340588E7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Technical Description:</w:t>
            </w:r>
          </w:p>
          <w:p w14:paraId="5361CED3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IF /*/Consignment/Carrier/</w:t>
            </w:r>
            <w:proofErr w:type="spellStart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identificationNumber</w:t>
            </w:r>
            <w:proofErr w:type="spellEnd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 xml:space="preserve"> is NOT a valid EORI complying with the following</w:t>
            </w:r>
          </w:p>
          <w:p w14:paraId="6A484460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pattern: &lt;</w:t>
            </w:r>
            <w:proofErr w:type="spellStart"/>
            <w:proofErr w:type="gramStart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xs:pattern</w:t>
            </w:r>
            <w:proofErr w:type="spellEnd"/>
            <w:proofErr w:type="gramEnd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 xml:space="preserve"> value="[A-Z]{2}[\x21-\x7E]{1,15}"/&gt;</w:t>
            </w:r>
          </w:p>
          <w:p w14:paraId="7173FAE7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AND /*/TransitOperation/MRN 17th character is in SET {L, M}</w:t>
            </w:r>
          </w:p>
          <w:p w14:paraId="096D5C91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THEN /*/Consignment/Carrier/</w:t>
            </w:r>
            <w:proofErr w:type="spellStart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SafetyAndSecurityIdentificationNumber</w:t>
            </w:r>
            <w:proofErr w:type="spellEnd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 xml:space="preserve"> ="R"</w:t>
            </w:r>
          </w:p>
          <w:p w14:paraId="4384E8D6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ELSE /*/Consignment/Carrier/</w:t>
            </w:r>
            <w:proofErr w:type="spellStart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SafetyAndSecurityIdentificationNumber</w:t>
            </w:r>
            <w:proofErr w:type="spellEnd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 xml:space="preserve"> ="N"</w:t>
            </w:r>
          </w:p>
          <w:p w14:paraId="5CE5427E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</w:p>
          <w:p w14:paraId="6234B310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Functional Description:</w:t>
            </w:r>
          </w:p>
          <w:p w14:paraId="1AC65E1B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IF &lt;CONSIGNMENT-</w:t>
            </w:r>
            <w:proofErr w:type="spellStart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CARRIER.Identification</w:t>
            </w:r>
            <w:proofErr w:type="spellEnd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 xml:space="preserve"> number&gt; is NOT a valid EORI complying with the</w:t>
            </w:r>
          </w:p>
          <w:p w14:paraId="4714FDDC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following pattern: &lt;</w:t>
            </w:r>
            <w:proofErr w:type="spellStart"/>
            <w:proofErr w:type="gramStart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xs:pattern</w:t>
            </w:r>
            <w:proofErr w:type="spellEnd"/>
            <w:proofErr w:type="gramEnd"/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 xml:space="preserve"> value="[A-Z]{2}[\x21-\x7E]{1,15}"/&gt;</w:t>
            </w:r>
          </w:p>
          <w:p w14:paraId="0B5BC8C7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AND &lt;TRANSIT OPERATION.MRN&gt; 17th character is in SET {L, M} (L: Transit declaration with ENS, M: Transit declaration with ENS and EXS)</w:t>
            </w:r>
          </w:p>
          <w:p w14:paraId="5B322454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THEN &lt;CONSIGNMENT-CARRIER-SAFETY AND SECURITY IDENTIFICATION NUMBER&gt; ="R"</w:t>
            </w:r>
          </w:p>
          <w:p w14:paraId="2DA88089" w14:textId="77777777" w:rsidR="000F6338" w:rsidRPr="005A6DD1" w:rsidRDefault="000F6338" w:rsidP="000F6338">
            <w:pPr>
              <w:pStyle w:val="ListParagraph"/>
              <w:ind w:left="1440"/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</w:pPr>
            <w:r w:rsidRPr="005A6DD1">
              <w:rPr>
                <w:rFonts w:ascii="Arial" w:eastAsia="Calibri" w:hAnsi="Arial" w:cs="Arial"/>
                <w:b/>
                <w:bCs/>
                <w:kern w:val="2"/>
                <w:sz w:val="18"/>
                <w:szCs w:val="18"/>
                <w:highlight w:val="yellow"/>
                <w:lang w:val="en-US"/>
                <w14:ligatures w14:val="standardContextual"/>
              </w:rPr>
              <w:t>ELSE &lt;CONSIGNMENT-CARRIER-SAFETY AND SECURITY IDENTIFICATION NUMBER&gt; ="N"</w:t>
            </w:r>
          </w:p>
          <w:p w14:paraId="3457CF54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27B98EE7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Appendix K for C0075 shall be:</w:t>
            </w:r>
          </w:p>
          <w:p w14:paraId="14ABEF0A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Validation by Sender</w:t>
            </w:r>
            <w:proofErr w:type="gramStart"/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: !</w:t>
            </w:r>
            <w:proofErr w:type="gramEnd"/>
          </w:p>
          <w:p w14:paraId="22FE122D" w14:textId="77777777" w:rsidR="000F6338" w:rsidRDefault="000F6338" w:rsidP="000F6338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Validation by Recipient</w:t>
            </w:r>
            <w:proofErr w:type="gramStart"/>
            <w: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  <w:t>: !</w:t>
            </w:r>
            <w:proofErr w:type="gramEnd"/>
          </w:p>
          <w:p w14:paraId="03B1DB5F" w14:textId="77777777" w:rsidR="007F5749" w:rsidRPr="000F6338" w:rsidRDefault="007F5749" w:rsidP="007F5749">
            <w:pPr>
              <w:pStyle w:val="ListParagraph"/>
              <w:ind w:left="1440"/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352C4D62" w14:textId="77777777" w:rsidR="00791569" w:rsidRDefault="00791569" w:rsidP="00791569">
            <w:pPr>
              <w:pStyle w:val="ListParagraph"/>
              <w:numPr>
                <w:ilvl w:val="0"/>
                <w:numId w:val="51"/>
              </w:numPr>
              <w:ind w:left="144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4A6401B1" w14:textId="77777777" w:rsidR="009A623F" w:rsidRDefault="009A623F" w:rsidP="009A623F">
            <w:pPr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</w:p>
          <w:p w14:paraId="3D3BAEEB" w14:textId="48C39F5D" w:rsidR="009A623F" w:rsidRPr="009A0BE5" w:rsidRDefault="009A623F" w:rsidP="009A623F">
            <w:pPr>
              <w:pStyle w:val="ListParagraph"/>
              <w:numPr>
                <w:ilvl w:val="0"/>
                <w:numId w:val="6"/>
              </w:numPr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9A0BE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Issue with </w:t>
            </w:r>
            <w:r w:rsidRPr="009A0BE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CC013C</w:t>
            </w:r>
            <w:r w:rsidRPr="009A0BE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:</w:t>
            </w:r>
          </w:p>
          <w:p w14:paraId="0AA836A6" w14:textId="77777777" w:rsidR="008B51CC" w:rsidRDefault="008B51CC" w:rsidP="009A623F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</w:pPr>
          </w:p>
          <w:p w14:paraId="7D2A20FB" w14:textId="3CF2A831" w:rsidR="009A623F" w:rsidRPr="009A0BE5" w:rsidRDefault="008B51CC" w:rsidP="009A623F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8B51C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The data item "GUARANTEE. Guarantee type" in CC013C should be updated from </w:t>
            </w:r>
            <w:r w:rsidR="002B3FB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‘</w:t>
            </w:r>
            <w:r w:rsidRPr="008B51C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Optional</w:t>
            </w:r>
            <w:r w:rsidR="002B3FB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’</w:t>
            </w:r>
            <w:r w:rsidRPr="008B51C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to </w:t>
            </w:r>
            <w:r w:rsidR="002B3FB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‘</w:t>
            </w: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Required</w:t>
            </w:r>
            <w:r w:rsidR="002B3FB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’</w:t>
            </w:r>
            <w:r w:rsidRPr="008B51C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to align with the </w:t>
            </w:r>
            <w:r w:rsidR="002B3FB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structure</w:t>
            </w:r>
            <w:r w:rsidRPr="008B51C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in CC015C</w:t>
            </w:r>
            <w:r w:rsidR="002B3FB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where it is “Required”</w:t>
            </w: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. </w:t>
            </w:r>
          </w:p>
          <w:p w14:paraId="4C133C13" w14:textId="77777777" w:rsidR="009A623F" w:rsidRDefault="009A623F" w:rsidP="009A0BE5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</w:p>
          <w:p w14:paraId="5AA5FD71" w14:textId="44AC82AD" w:rsidR="009A623F" w:rsidRDefault="009A623F" w:rsidP="009A623F">
            <w:pPr>
              <w:ind w:left="1440"/>
              <w:jc w:val="both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 w:rsidR="003447E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(CC013C)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:</w:t>
            </w:r>
          </w:p>
          <w:p w14:paraId="23EF6E3E" w14:textId="77777777" w:rsidR="002B3FBC" w:rsidRDefault="002B3FBC" w:rsidP="009A623F">
            <w:pPr>
              <w:ind w:left="1440"/>
              <w:jc w:val="both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</w:p>
          <w:p w14:paraId="06AEA654" w14:textId="17A38156" w:rsidR="009A623F" w:rsidRPr="003447EF" w:rsidRDefault="002B3FBC" w:rsidP="009A623F">
            <w:pPr>
              <w:ind w:left="1440"/>
              <w:jc w:val="both"/>
              <w:rPr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noProof/>
                <w:color w:val="000000"/>
                <w:sz w:val="22"/>
                <w:szCs w:val="2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5FF9AB95" wp14:editId="474D0AC9">
                      <wp:simplePos x="0" y="0"/>
                      <wp:positionH relativeFrom="column">
                        <wp:posOffset>4293235</wp:posOffset>
                      </wp:positionH>
                      <wp:positionV relativeFrom="paragraph">
                        <wp:posOffset>271780</wp:posOffset>
                      </wp:positionV>
                      <wp:extent cx="457200" cy="167640"/>
                      <wp:effectExtent l="0" t="0" r="19050" b="22860"/>
                      <wp:wrapNone/>
                      <wp:docPr id="1749802540" name="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200" cy="1676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026E52D1" id="Rectangle 2" o:spid="_x0000_s1026" style="position:absolute;margin-left:338.05pt;margin-top:21.4pt;width:36pt;height:13.2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" filled="f" strokecolor="red" strokeweight="2pt"/>
                  </w:pict>
                </mc:Fallback>
              </mc:AlternateContent>
            </w:r>
            <w:r w:rsidRPr="009A0BE5">
              <w:rPr>
                <w:rStyle w:val="normaltextrun"/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</w:rPr>
              <w:drawing>
                <wp:inline distT="0" distB="0" distL="0" distR="0" wp14:anchorId="786D25BD" wp14:editId="5EA86551">
                  <wp:extent cx="4842510" cy="530632"/>
                  <wp:effectExtent l="57150" t="19050" r="53340" b="98425"/>
                  <wp:docPr id="19176410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7641050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0002" cy="5369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4E16295" w14:textId="77777777" w:rsidR="002B3FBC" w:rsidRDefault="002B3FBC" w:rsidP="009A623F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6E83F29E" w14:textId="0D11F49A" w:rsidR="009A623F" w:rsidRDefault="002B3FBC" w:rsidP="009A623F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Thus, the optionality of the Data Element </w:t>
            </w:r>
            <w:r w:rsidRPr="008B51CC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>"GUARANTEE. Guarantee type"</w:t>
            </w: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should be updated to ‘R’ in the CC013C.</w:t>
            </w:r>
          </w:p>
          <w:p w14:paraId="7C24D3E3" w14:textId="77777777" w:rsidR="002B3FBC" w:rsidRDefault="002B3FBC" w:rsidP="009A623F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621D8C29" w14:textId="77777777" w:rsidR="002B3FBC" w:rsidRDefault="002B3FBC" w:rsidP="002B3FBC">
            <w:pPr>
              <w:pStyle w:val="ListParagraph"/>
              <w:numPr>
                <w:ilvl w:val="0"/>
                <w:numId w:val="51"/>
              </w:numPr>
              <w:ind w:left="144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6202F8FB" w14:textId="77777777" w:rsidR="001D104D" w:rsidRDefault="001D104D" w:rsidP="001D104D">
            <w:pPr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</w:p>
          <w:p w14:paraId="56AA78A7" w14:textId="16FE3180" w:rsidR="001D104D" w:rsidRPr="009A0BE5" w:rsidRDefault="001D104D" w:rsidP="001D104D">
            <w:pPr>
              <w:pStyle w:val="ListParagraph"/>
              <w:numPr>
                <w:ilvl w:val="0"/>
                <w:numId w:val="6"/>
              </w:numPr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9A0BE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Issue with condition </w:t>
            </w:r>
            <w:r w:rsidRPr="009A0BE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C0685</w:t>
            </w:r>
            <w:r w:rsidRPr="009A0BE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applied on the </w:t>
            </w:r>
            <w:r w:rsidRPr="009A0BE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CC060C</w:t>
            </w:r>
            <w:r w:rsidRPr="009A0BE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and </w:t>
            </w:r>
            <w:r w:rsidRPr="009A0BE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CC060D</w:t>
            </w:r>
            <w:r w:rsidRPr="009A0BE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proofErr w:type="gramStart"/>
            <w:r w:rsidRPr="009A0BE5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messages</w:t>
            </w:r>
            <w:proofErr w:type="gramEnd"/>
          </w:p>
          <w:p w14:paraId="001B6006" w14:textId="77777777" w:rsidR="002B3FBC" w:rsidRDefault="002B3FBC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4BDFE4BE" w14:textId="2FD77C92" w:rsidR="00925221" w:rsidRDefault="00925221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The condition C0685 applies to the CC060C and CC060D messages</w:t>
            </w:r>
            <w:r w:rsidR="00755D2E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. Thus,</w:t>
            </w: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</w:t>
            </w:r>
            <w:r w:rsidR="00755D2E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it</w:t>
            </w: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needs to be corrected with a minor textual update by removing the CC060C from the message paths:</w:t>
            </w:r>
          </w:p>
          <w:p w14:paraId="5719DA2A" w14:textId="77777777" w:rsidR="00925221" w:rsidRDefault="00925221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6FF1DB7A" w14:textId="17728EC0" w:rsidR="00925221" w:rsidRDefault="00925221" w:rsidP="00925221">
            <w:pPr>
              <w:ind w:left="1440"/>
              <w:jc w:val="both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 w:rsidRPr="00BE6DDD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From DDNTA-6.4.0-v1.02</w:t>
            </w:r>
            <w:r w:rsidR="003447EF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(CC060C)</w:t>
            </w: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:</w:t>
            </w:r>
          </w:p>
          <w:p w14:paraId="4D2ED769" w14:textId="77777777" w:rsidR="00925221" w:rsidRDefault="00925221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6A7AF3F2" w14:textId="3C7C8206" w:rsidR="00925221" w:rsidRDefault="00925221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noProof/>
                <w:color w:val="000000"/>
                <w:sz w:val="22"/>
                <w:szCs w:val="2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6897619D" wp14:editId="0A42567D">
                      <wp:simplePos x="0" y="0"/>
                      <wp:positionH relativeFrom="column">
                        <wp:posOffset>5155983</wp:posOffset>
                      </wp:positionH>
                      <wp:positionV relativeFrom="paragraph">
                        <wp:posOffset>154466</wp:posOffset>
                      </wp:positionV>
                      <wp:extent cx="578734" cy="254643"/>
                      <wp:effectExtent l="0" t="0" r="12065" b="12065"/>
                      <wp:wrapNone/>
                      <wp:docPr id="1689319698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8734" cy="25464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du="http://schemas.microsoft.com/office/word/2023/wordml/word16du">
                  <w:pict>
                    <v:rect w14:anchorId="2BF63637" id="Rectangle 3" o:spid="_x0000_s1026" style="position:absolute;margin-left:406pt;margin-top:12.15pt;width:45.55pt;height:20.0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" filled="f" strokecolor="red" strokeweight="2pt"/>
                  </w:pict>
                </mc:Fallback>
              </mc:AlternateContent>
            </w:r>
            <w:r w:rsidRPr="00925221">
              <w:rPr>
                <w:rStyle w:val="normaltextrun"/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</w:rPr>
              <w:drawing>
                <wp:inline distT="0" distB="0" distL="0" distR="0" wp14:anchorId="5A6E8F14" wp14:editId="2715AB82">
                  <wp:extent cx="4612815" cy="694481"/>
                  <wp:effectExtent l="57150" t="19050" r="54610" b="86995"/>
                  <wp:docPr id="46782656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826562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6553" cy="7085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7589D19A" w14:textId="27DF4C3D" w:rsidR="00925221" w:rsidRDefault="00925221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41C61417" w14:textId="79C6E4CD" w:rsidR="001907D5" w:rsidRDefault="001907D5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However, if this change will be implemented then the condition C0685 will be identical with the condition C0467:</w:t>
            </w:r>
          </w:p>
          <w:p w14:paraId="2E6187D0" w14:textId="109063B1" w:rsidR="001907D5" w:rsidRDefault="001907D5" w:rsidP="009A0BE5">
            <w:pPr>
              <w:ind w:left="1440"/>
              <w:jc w:val="center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1907D5">
              <w:rPr>
                <w:rStyle w:val="normaltextrun"/>
                <w:rFonts w:asciiTheme="minorHAnsi" w:hAnsiTheme="minorHAnsi" w:cstheme="minorHAnsi"/>
                <w:noProof/>
                <w:color w:val="000000"/>
                <w:sz w:val="22"/>
                <w:szCs w:val="22"/>
                <w:shd w:val="clear" w:color="auto" w:fill="FFFFFF"/>
              </w:rPr>
              <w:drawing>
                <wp:inline distT="0" distB="0" distL="0" distR="0" wp14:anchorId="0E4D3008" wp14:editId="1F08A6DB">
                  <wp:extent cx="4600575" cy="1668945"/>
                  <wp:effectExtent l="152400" t="152400" r="352425" b="369570"/>
                  <wp:docPr id="64840581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8405810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8503" cy="16754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0435D77F" w14:textId="7B0D16E0" w:rsidR="001907D5" w:rsidRDefault="001907D5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Hence, C0685 shall be removed from </w:t>
            </w:r>
            <w:r w:rsidR="00BD45CD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>both</w:t>
            </w: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attached messages</w:t>
            </w:r>
            <w:r w:rsidR="00BD45CD"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(CC060D and CC060C)</w:t>
            </w:r>
            <w:r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  <w:t xml:space="preserve"> and to be replaced by C0467.</w:t>
            </w:r>
          </w:p>
          <w:p w14:paraId="793DCBED" w14:textId="7228F716" w:rsidR="00BD45CD" w:rsidRPr="009A0BE5" w:rsidRDefault="00BD45CD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</w:pPr>
            <w:r w:rsidRPr="009A0BE5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</w:rPr>
              <w:t>Extract from CC060D:</w:t>
            </w:r>
          </w:p>
          <w:p w14:paraId="4BD85A9B" w14:textId="77777777" w:rsidR="00BD45CD" w:rsidRPr="009A0BE5" w:rsidRDefault="00BD45CD" w:rsidP="00BD45CD">
            <w:pPr>
              <w:ind w:left="1440"/>
              <w:jc w:val="both"/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</w:pP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---TRANSIT OPERATION</w:t>
            </w:r>
          </w:p>
          <w:p w14:paraId="4618C21A" w14:textId="6B9A0F8C" w:rsidR="00BD45CD" w:rsidRPr="009A0BE5" w:rsidRDefault="00BD45CD" w:rsidP="00BD45CD">
            <w:pPr>
              <w:ind w:left="1440"/>
              <w:jc w:val="both"/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</w:pP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LRN</w:t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D </w:t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an..22 </w:t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 w:rsidRPr="009A0BE5">
              <w:rPr>
                <w:rStyle w:val="normaltextrun"/>
                <w:rFonts w:ascii="Arial" w:hAnsi="Arial" w:cs="Arial"/>
                <w:strike/>
                <w:color w:val="FF0000"/>
                <w:sz w:val="18"/>
                <w:szCs w:val="18"/>
                <w:shd w:val="clear" w:color="auto" w:fill="FFFFFF"/>
              </w:rPr>
              <w:t>C0685</w:t>
            </w:r>
            <w:r w:rsidR="003538E0" w:rsidRPr="009A0BE5">
              <w:rPr>
                <w:rStyle w:val="normaltextrun"/>
                <w:rFonts w:ascii="Arial" w:hAnsi="Arial" w:cs="Arial"/>
                <w:color w:val="FF0000"/>
                <w:sz w:val="18"/>
                <w:szCs w:val="18"/>
                <w:shd w:val="clear" w:color="auto" w:fill="FFFFFF"/>
              </w:rPr>
              <w:t xml:space="preserve"> </w:t>
            </w:r>
            <w:r w:rsidR="003538E0" w:rsidRPr="009A0BE5">
              <w:rPr>
                <w:rStyle w:val="normaltextrun"/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  <w:t>C0467</w:t>
            </w:r>
          </w:p>
          <w:p w14:paraId="3EDB3876" w14:textId="352AEB83" w:rsidR="00BD45CD" w:rsidRPr="009A0BE5" w:rsidRDefault="00BD45CD" w:rsidP="00BD45CD">
            <w:pPr>
              <w:ind w:left="1440"/>
              <w:jc w:val="both"/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</w:pP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MRN</w:t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D</w:t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an18</w:t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 w:rsidRPr="009A0BE5">
              <w:rPr>
                <w:rStyle w:val="normaltextrun"/>
                <w:rFonts w:ascii="Arial" w:hAnsi="Arial" w:cs="Arial"/>
                <w:strike/>
                <w:color w:val="FF0000"/>
                <w:sz w:val="18"/>
                <w:szCs w:val="18"/>
                <w:shd w:val="clear" w:color="auto" w:fill="FFFFFF"/>
              </w:rPr>
              <w:t>C0685</w:t>
            </w:r>
            <w:r w:rsidR="003538E0" w:rsidRPr="009A0BE5">
              <w:rPr>
                <w:rStyle w:val="normaltextrun"/>
                <w:rFonts w:ascii="Arial" w:hAnsi="Arial" w:cs="Arial"/>
                <w:color w:val="FF0000"/>
                <w:sz w:val="18"/>
                <w:szCs w:val="18"/>
                <w:shd w:val="clear" w:color="auto" w:fill="FFFFFF"/>
              </w:rPr>
              <w:t xml:space="preserve"> </w:t>
            </w:r>
            <w:r w:rsidR="003538E0" w:rsidRPr="009A0BE5">
              <w:rPr>
                <w:rStyle w:val="normaltextrun"/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  <w:t>C0467</w:t>
            </w:r>
          </w:p>
          <w:p w14:paraId="58137F2B" w14:textId="77974AC6" w:rsidR="00BD45CD" w:rsidRPr="009A0BE5" w:rsidRDefault="00BD45CD" w:rsidP="00BD45CD">
            <w:pPr>
              <w:ind w:left="1440"/>
              <w:jc w:val="both"/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ab/>
            </w:r>
            <w:r w:rsidRPr="009A0BE5">
              <w:rPr>
                <w:rStyle w:val="normaltextrun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G0002</w:t>
            </w:r>
          </w:p>
          <w:p w14:paraId="495DE3C0" w14:textId="77777777" w:rsidR="00925221" w:rsidRDefault="00925221" w:rsidP="00925221">
            <w:pPr>
              <w:ind w:left="1440"/>
              <w:jc w:val="both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</w:p>
          <w:p w14:paraId="2D40C0A7" w14:textId="24E67684" w:rsidR="00925221" w:rsidRPr="00925221" w:rsidRDefault="00925221" w:rsidP="009A0BE5">
            <w:pPr>
              <w:pStyle w:val="ListParagraph"/>
              <w:numPr>
                <w:ilvl w:val="0"/>
                <w:numId w:val="51"/>
              </w:numPr>
              <w:ind w:left="1440"/>
              <w:jc w:val="both"/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After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this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correction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 is applied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 xml:space="preserve">, DDNTA-6.4.0-v2.00 shall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n</w:t>
            </w:r>
            <w:r w:rsidRPr="00B3048F">
              <w:rPr>
                <w:rStyle w:val="normaltextrun"/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u w:val="single"/>
                <w:shd w:val="clear" w:color="auto" w:fill="FFFFFF"/>
              </w:rPr>
              <w:t>ot be identical to DDNTA-6.3.0-v1.00.</w:t>
            </w:r>
          </w:p>
          <w:p w14:paraId="6898C77F" w14:textId="007E8CBB" w:rsidR="00BF58E6" w:rsidRPr="00343DD5" w:rsidRDefault="00BF58E6" w:rsidP="000F6338">
            <w:pPr>
              <w:pStyle w:val="ListParagraph"/>
              <w:jc w:val="center"/>
              <w:rPr>
                <w:shd w:val="clear" w:color="auto" w:fill="FFFFFF"/>
                <w:lang w:val="en-US"/>
              </w:rPr>
            </w:pPr>
          </w:p>
        </w:tc>
      </w:tr>
    </w:tbl>
    <w:p w14:paraId="267CF0B3" w14:textId="599278A9" w:rsidR="00390F13" w:rsidRDefault="00390F13" w:rsidP="008E7767">
      <w:pPr>
        <w:rPr>
          <w:rFonts w:asciiTheme="minorHAnsi" w:hAnsiTheme="minorHAnsi" w:cs="Arial"/>
          <w:b/>
          <w:bCs/>
          <w:sz w:val="28"/>
          <w:szCs w:val="28"/>
        </w:rPr>
      </w:pPr>
      <w:bookmarkStart w:id="2" w:name="_Hlk90467496"/>
    </w:p>
    <w:p w14:paraId="5B8D2242" w14:textId="75F4C765" w:rsidR="008E7767" w:rsidRPr="00074158" w:rsidRDefault="008E7767" w:rsidP="008E7767">
      <w:pPr>
        <w:rPr>
          <w:rFonts w:asciiTheme="minorHAnsi" w:hAnsiTheme="minorHAnsi" w:cs="Arial"/>
          <w:b/>
          <w:bCs/>
          <w:sz w:val="28"/>
          <w:szCs w:val="28"/>
        </w:rPr>
      </w:pPr>
      <w:r w:rsidRPr="00074158">
        <w:rPr>
          <w:rFonts w:asciiTheme="minorHAnsi" w:hAnsiTheme="minorHAnsi" w:cs="Arial"/>
          <w:b/>
          <w:bCs/>
          <w:sz w:val="28"/>
          <w:szCs w:val="28"/>
        </w:rPr>
        <w:t xml:space="preserve">Section 3: </w:t>
      </w:r>
      <w:r>
        <w:rPr>
          <w:rFonts w:asciiTheme="minorHAnsi" w:hAnsiTheme="minorHAnsi" w:cs="Arial"/>
          <w:b/>
          <w:bCs/>
          <w:sz w:val="28"/>
          <w:szCs w:val="28"/>
        </w:rPr>
        <w:t>Description of proposed solution</w:t>
      </w:r>
      <w:r w:rsidR="00567086">
        <w:rPr>
          <w:rFonts w:asciiTheme="minorHAnsi" w:hAnsiTheme="minorHAnsi" w:cs="Arial"/>
          <w:b/>
          <w:bCs/>
          <w:sz w:val="28"/>
          <w:szCs w:val="28"/>
        </w:rPr>
        <w:t xml:space="preserve"> (PART 2)</w:t>
      </w:r>
    </w:p>
    <w:bookmarkEnd w:id="2"/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</w:tblCellMar>
        <w:tblLook w:val="01E0" w:firstRow="1" w:lastRow="1" w:firstColumn="1" w:lastColumn="1" w:noHBand="0" w:noVBand="0"/>
      </w:tblPr>
      <w:tblGrid>
        <w:gridCol w:w="9776"/>
      </w:tblGrid>
      <w:tr w:rsidR="003D4A7A" w:rsidRPr="001A2476" w14:paraId="36098742" w14:textId="77777777" w:rsidTr="000F6338">
        <w:tc>
          <w:tcPr>
            <w:tcW w:w="9776" w:type="dxa"/>
          </w:tcPr>
          <w:p w14:paraId="1E199716" w14:textId="77777777" w:rsidR="00711C10" w:rsidRDefault="00711C10" w:rsidP="000966B1">
            <w:pPr>
              <w:pStyle w:val="paragraph"/>
              <w:spacing w:before="0" w:beforeAutospacing="0" w:after="0" w:afterAutospacing="0"/>
              <w:textAlignment w:val="baseline"/>
              <w:rPr>
                <w:rFonts w:asciiTheme="minorHAnsi" w:eastAsia="Calibri" w:hAnsiTheme="minorHAnsi" w:cstheme="minorHAnsi"/>
                <w:kern w:val="2"/>
                <w:sz w:val="22"/>
                <w:szCs w:val="22"/>
                <w14:ligatures w14:val="standardContextual"/>
              </w:rPr>
            </w:pPr>
          </w:p>
          <w:p w14:paraId="18CAA5C0" w14:textId="12AB261E" w:rsidR="00202E95" w:rsidRPr="000F46E9" w:rsidRDefault="00202E95" w:rsidP="00202E95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2"/>
                <w:szCs w:val="22"/>
              </w:rPr>
            </w:pPr>
            <w:r w:rsidRPr="000F46E9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GB"/>
              </w:rPr>
              <w:t>IMPACT ASSESSMENT:</w:t>
            </w:r>
            <w:r w:rsidRPr="000F46E9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> </w:t>
            </w:r>
            <w:r w:rsidRPr="000F46E9">
              <w:rPr>
                <w:rStyle w:val="eop"/>
                <w:rFonts w:asciiTheme="minorHAnsi" w:hAnsiTheme="minorHAnsi" w:cstheme="minorHAnsi"/>
                <w:sz w:val="22"/>
                <w:szCs w:val="22"/>
              </w:rPr>
              <w:t> </w:t>
            </w:r>
          </w:p>
          <w:p w14:paraId="551F84B1" w14:textId="2758755B" w:rsidR="00287863" w:rsidRDefault="00E74DC7" w:rsidP="00FF626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0F46E9">
              <w:rPr>
                <w:rFonts w:asciiTheme="minorHAnsi" w:hAnsiTheme="minorHAnsi" w:cstheme="minorHAnsi"/>
                <w:sz w:val="22"/>
                <w:szCs w:val="22"/>
              </w:rPr>
              <w:t xml:space="preserve">This RFC-Proposal concerns several corrections </w:t>
            </w:r>
            <w:r w:rsidR="000F46E9" w:rsidRPr="000F46E9">
              <w:rPr>
                <w:rFonts w:asciiTheme="minorHAnsi" w:hAnsiTheme="minorHAnsi" w:cstheme="minorHAnsi"/>
                <w:sz w:val="22"/>
                <w:szCs w:val="22"/>
              </w:rPr>
              <w:t xml:space="preserve">following the comments </w:t>
            </w:r>
            <w:r w:rsidR="00287863">
              <w:rPr>
                <w:rFonts w:asciiTheme="minorHAnsi" w:hAnsiTheme="minorHAnsi" w:cstheme="minorHAnsi"/>
                <w:sz w:val="22"/>
                <w:szCs w:val="22"/>
              </w:rPr>
              <w:t>received during the NPM review.</w:t>
            </w:r>
          </w:p>
          <w:p w14:paraId="3B90F6D4" w14:textId="77777777" w:rsidR="008E2C99" w:rsidRPr="002E4314" w:rsidRDefault="008E2C99" w:rsidP="00FF6261">
            <w:pP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5518B17E" w14:textId="77777777" w:rsidR="00567086" w:rsidRPr="00FD47B6" w:rsidRDefault="00567086" w:rsidP="00567086">
            <w:pPr>
              <w:pStyle w:val="paragraph"/>
              <w:spacing w:before="0" w:beforeAutospacing="0" w:after="0" w:afterAutospacing="0"/>
              <w:ind w:left="4860" w:hanging="4860"/>
              <w:textAlignment w:val="baseline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Proposed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> date of applicability in Operations (</w:t>
            </w: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T-Ops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):  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Before the start of NCTS-P6 operations by each NA.</w:t>
            </w:r>
          </w:p>
          <w:p w14:paraId="2F5E1C9F" w14:textId="77777777" w:rsidR="00567086" w:rsidRPr="00FD47B6" w:rsidRDefault="00567086" w:rsidP="00567086">
            <w:pPr>
              <w:pStyle w:val="paragraph"/>
              <w:spacing w:before="0" w:beforeAutospacing="0" w:after="0" w:afterAutospacing="0"/>
              <w:ind w:left="4860" w:hanging="4860"/>
              <w:textAlignment w:val="baseline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Proposed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> date of applicability in CT (</w:t>
            </w: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T-CT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):                    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To be defined.</w:t>
            </w:r>
          </w:p>
          <w:p w14:paraId="487CBE2D" w14:textId="77777777" w:rsidR="00567086" w:rsidRPr="00FD47B6" w:rsidRDefault="00567086" w:rsidP="00567086">
            <w:pPr>
              <w:pStyle w:val="paragraph"/>
              <w:spacing w:before="0" w:beforeAutospacing="0" w:after="0" w:afterAutospacing="0"/>
              <w:ind w:left="4860" w:hanging="4860"/>
              <w:textAlignment w:val="baseline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Expected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> date of approval by ECCG (</w:t>
            </w: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T-CAB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):                 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Together with </w:t>
            </w:r>
            <w:r w:rsidRPr="000046CB">
              <w:rPr>
                <w:rFonts w:asciiTheme="minorHAnsi" w:hAnsiTheme="minorHAnsi" w:cstheme="minorHAnsi"/>
                <w:sz w:val="22"/>
                <w:szCs w:val="22"/>
              </w:rPr>
              <w:t>the approval of DDNTA-6.4.0-v2.00(SfA).</w:t>
            </w:r>
          </w:p>
          <w:p w14:paraId="557ABFD5" w14:textId="77777777" w:rsidR="008E2C99" w:rsidRPr="002E4314" w:rsidRDefault="008E2C99" w:rsidP="00DF04BB">
            <w:pPr>
              <w:rPr>
                <w:rFonts w:asciiTheme="minorHAnsi" w:eastAsia="Calibri" w:hAnsiTheme="minorHAnsi" w:cstheme="minorHAnsi"/>
                <w:kern w:val="2"/>
                <w:sz w:val="22"/>
                <w:szCs w:val="22"/>
                <w:lang w:val="en-US"/>
                <w14:ligatures w14:val="standardContextual"/>
              </w:rPr>
            </w:pPr>
          </w:p>
          <w:p w14:paraId="56F28773" w14:textId="6BA789D7" w:rsidR="00202E95" w:rsidRPr="002E4314" w:rsidRDefault="00202E95" w:rsidP="00202E95">
            <w:pPr>
              <w:pStyle w:val="paragraph"/>
              <w:spacing w:before="0" w:beforeAutospacing="0" w:after="0" w:afterAutospacing="0"/>
              <w:ind w:firstLine="72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</w:p>
          <w:p w14:paraId="4E6B3472" w14:textId="7C95DC14" w:rsidR="00202E95" w:rsidRDefault="00202E95" w:rsidP="000F46E9">
            <w:pPr>
              <w:pStyle w:val="paragraph"/>
              <w:spacing w:before="0" w:beforeAutospacing="0" w:after="0" w:afterAutospacing="0"/>
              <w:ind w:left="720" w:hanging="720"/>
              <w:textAlignment w:val="baseline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2E4314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Risk in case of non-implementation:</w:t>
            </w:r>
          </w:p>
          <w:p w14:paraId="1D457EB6" w14:textId="728CAE4A" w:rsidR="000F46E9" w:rsidRDefault="000F46E9" w:rsidP="000F46E9">
            <w:pPr>
              <w:pStyle w:val="paragraph"/>
              <w:spacing w:before="0" w:beforeAutospacing="0" w:after="0" w:afterAutospacing="0"/>
              <w:ind w:left="720" w:hanging="720"/>
              <w:textAlignment w:val="baseline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Possible </w:t>
            </w:r>
            <w:r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message rejections and blocked movements if the proposed changes are not applied.</w:t>
            </w:r>
          </w:p>
          <w:p w14:paraId="35FAFBF3" w14:textId="77777777" w:rsidR="000F46E9" w:rsidRPr="000F46E9" w:rsidRDefault="000F46E9" w:rsidP="000F46E9">
            <w:pPr>
              <w:pStyle w:val="paragraph"/>
              <w:spacing w:before="0" w:beforeAutospacing="0" w:after="0" w:afterAutospacing="0"/>
              <w:ind w:left="720" w:hanging="720"/>
              <w:textAlignment w:val="baseline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</w:p>
          <w:p w14:paraId="2F094338" w14:textId="77777777" w:rsidR="007174AA" w:rsidRPr="002E4314" w:rsidRDefault="00202E95" w:rsidP="007174AA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2E4314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Impacted messages:</w:t>
            </w:r>
          </w:p>
          <w:p w14:paraId="37A4CB22" w14:textId="7D3E2D24" w:rsidR="00202E95" w:rsidRPr="000F6338" w:rsidRDefault="00945BC0" w:rsidP="00AF378C">
            <w:pPr>
              <w:pStyle w:val="ListParagraph"/>
              <w:numPr>
                <w:ilvl w:val="0"/>
                <w:numId w:val="27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fr-BE"/>
              </w:rPr>
            </w:pPr>
            <w:r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fr-BE"/>
              </w:rPr>
              <w:t>External</w:t>
            </w:r>
            <w:r w:rsidR="00202E95" w:rsidRPr="000F6338">
              <w:rPr>
                <w:rFonts w:asciiTheme="minorHAnsi" w:hAnsiTheme="minorHAnsi" w:cstheme="minorHAnsi"/>
                <w:b/>
                <w:bCs/>
                <w:sz w:val="22"/>
                <w:szCs w:val="22"/>
                <w:lang w:val="fr-BE"/>
              </w:rPr>
              <w:t xml:space="preserve"> Domain:</w:t>
            </w:r>
            <w:r w:rsidR="00202E95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 </w:t>
            </w:r>
            <w:r w:rsidR="006346AA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CC004C, CC009C, </w:t>
            </w:r>
            <w:r w:rsidR="00814B58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CC026C, </w:t>
            </w:r>
            <w:r w:rsidR="00516B86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>CC028C</w:t>
            </w:r>
            <w:r w:rsidR="006346AA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>,</w:t>
            </w:r>
            <w:r w:rsidR="00814B58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 CC034</w:t>
            </w:r>
            <w:r w:rsidR="00C30490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C, </w:t>
            </w:r>
            <w:r w:rsidR="001A59E7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>CC043</w:t>
            </w:r>
            <w:r w:rsidR="0055139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>C</w:t>
            </w:r>
            <w:r w:rsidR="001A59E7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>,</w:t>
            </w:r>
            <w:r w:rsidR="001F54C8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CC044C, </w:t>
            </w:r>
            <w:r w:rsidR="00B32114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CC056C, </w:t>
            </w:r>
            <w:r w:rsidR="00C30490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>CC</w:t>
            </w:r>
            <w:r w:rsidR="00C0312C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060C, </w:t>
            </w:r>
            <w:r w:rsidR="00CE1DC7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CC117D, </w:t>
            </w:r>
            <w:r w:rsidR="006346AA" w:rsidRPr="000F6338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>CC928C</w:t>
            </w:r>
          </w:p>
          <w:p w14:paraId="3AE87EC1" w14:textId="03C17BD6" w:rsidR="00823E89" w:rsidRPr="002E4314" w:rsidRDefault="00823E89" w:rsidP="00AF378C">
            <w:pPr>
              <w:pStyle w:val="ListParagraph"/>
              <w:numPr>
                <w:ilvl w:val="0"/>
                <w:numId w:val="2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531FFA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Common Domain:</w:t>
            </w:r>
            <w:r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EE0877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CD001C,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CD002C, 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>CD003C,</w:t>
            </w:r>
            <w:r w:rsidR="008278F9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CD006C, CD010C, </w:t>
            </w:r>
            <w:r w:rsidR="008278F9" w:rsidRPr="002E4314">
              <w:rPr>
                <w:rFonts w:asciiTheme="minorHAnsi" w:hAnsiTheme="minorHAnsi" w:cstheme="minorHAnsi"/>
                <w:sz w:val="22"/>
                <w:szCs w:val="22"/>
              </w:rPr>
              <w:t>CD018C,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>CD024C,</w:t>
            </w:r>
            <w:r w:rsidR="00202906" w:rsidRPr="002E4314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8B0ED8" w:rsidRPr="002E4314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CD027C, 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CD038C,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CD049C, </w:t>
            </w:r>
            <w:r w:rsidR="00EE0877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CD050C,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CD059C, 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>CD063</w:t>
            </w:r>
            <w:r w:rsidR="00B17EAD" w:rsidRPr="002E4314"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CD070C, CD071C, CD078C, 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>CD094</w:t>
            </w:r>
            <w:r w:rsidR="00B17EAD" w:rsidRPr="002E4314"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CD095C,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CD114C, 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CD115C,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>CD118C, CD142C,</w:t>
            </w:r>
            <w:r w:rsidR="00202906" w:rsidRPr="002E4314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8B0ED8" w:rsidRPr="002E4314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CD143C,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CD144C, CD145C, CD150C, CD151C, 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>CD152</w:t>
            </w:r>
            <w:r w:rsidR="00B17EAD" w:rsidRPr="002E4314"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 w:rsidR="00FB4782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EE0877" w:rsidRPr="002E4314">
              <w:rPr>
                <w:rFonts w:asciiTheme="minorHAnsi" w:hAnsiTheme="minorHAnsi" w:cstheme="minorHAnsi"/>
                <w:sz w:val="22"/>
                <w:szCs w:val="22"/>
              </w:rPr>
              <w:t>CD160C,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 CD164C,</w:t>
            </w:r>
            <w:r w:rsidR="00EE0877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516B8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CD165C, </w:t>
            </w:r>
            <w:r w:rsidR="0020290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CD168C, CD180C, CD181C, CD200C, CD201C, CD203C, CD204C, CD205C, CD209C, CD411D, CD903D, CD906C, CD906D, CD917D, CD917C, CD971C, CD974C, CD975C, </w:t>
            </w:r>
            <w:r w:rsidR="00516B86" w:rsidRPr="002E4314">
              <w:rPr>
                <w:rFonts w:asciiTheme="minorHAnsi" w:hAnsiTheme="minorHAnsi" w:cstheme="minorHAnsi"/>
                <w:sz w:val="22"/>
                <w:szCs w:val="22"/>
              </w:rPr>
              <w:t xml:space="preserve">CDA13D, </w:t>
            </w:r>
            <w:r w:rsidR="00531FFA">
              <w:rPr>
                <w:rFonts w:asciiTheme="minorHAnsi" w:hAnsiTheme="minorHAnsi" w:cstheme="minorHAnsi"/>
                <w:sz w:val="22"/>
                <w:szCs w:val="22"/>
              </w:rPr>
              <w:t xml:space="preserve">and </w:t>
            </w:r>
            <w:r w:rsidR="00516B86" w:rsidRPr="002E4314">
              <w:rPr>
                <w:rFonts w:asciiTheme="minorHAnsi" w:hAnsiTheme="minorHAnsi" w:cstheme="minorHAnsi"/>
                <w:sz w:val="22"/>
                <w:szCs w:val="22"/>
              </w:rPr>
              <w:t>CDA15D</w:t>
            </w:r>
          </w:p>
          <w:p w14:paraId="30427822" w14:textId="77777777" w:rsidR="003E5F16" w:rsidRPr="002E4314" w:rsidRDefault="003E5F16" w:rsidP="003E5F16">
            <w:pPr>
              <w:pStyle w:val="ListParagraph"/>
              <w:ind w:left="360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</w:p>
          <w:p w14:paraId="46C594C4" w14:textId="57B74C8B" w:rsidR="00FD1E85" w:rsidRPr="002E4314" w:rsidRDefault="00202E95" w:rsidP="007174AA">
            <w:pP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Impacted Rules, Conditions &amp; BRTs etc.: </w:t>
            </w:r>
          </w:p>
          <w:p w14:paraId="67BE5B63" w14:textId="3B29A3C6" w:rsidR="00711C10" w:rsidRPr="00567086" w:rsidRDefault="008278F9" w:rsidP="000F6338">
            <w:pPr>
              <w:pStyle w:val="ListParagraph"/>
              <w:numPr>
                <w:ilvl w:val="0"/>
                <w:numId w:val="28"/>
              </w:numP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 w:rsidRPr="00567086">
              <w:rPr>
                <w:rFonts w:asciiTheme="minorHAnsi" w:hAnsiTheme="minorHAnsi" w:cstheme="minorHAnsi"/>
                <w:sz w:val="22"/>
                <w:szCs w:val="22"/>
              </w:rPr>
              <w:t>B1203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5B1DBB" w:rsidRPr="00567086">
              <w:rPr>
                <w:rFonts w:asciiTheme="minorHAnsi" w:hAnsiTheme="minorHAnsi" w:cstheme="minorHAnsi"/>
                <w:sz w:val="22"/>
                <w:szCs w:val="22"/>
              </w:rPr>
              <w:t>B1820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5B1DBB" w:rsidRPr="00567086">
              <w:rPr>
                <w:rFonts w:asciiTheme="minorHAnsi" w:hAnsiTheme="minorHAnsi" w:cstheme="minorHAnsi"/>
                <w:sz w:val="22"/>
                <w:szCs w:val="22"/>
              </w:rPr>
              <w:t>B2101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4B3038" w:rsidRPr="00567086">
              <w:rPr>
                <w:rFonts w:asciiTheme="minorHAnsi" w:hAnsiTheme="minorHAnsi" w:cstheme="minorHAnsi"/>
                <w:sz w:val="22"/>
                <w:szCs w:val="22"/>
              </w:rPr>
              <w:t>C0089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211C0A" w:rsidRPr="00567086">
              <w:rPr>
                <w:rFonts w:asciiTheme="minorHAnsi" w:hAnsiTheme="minorHAnsi" w:cstheme="minorHAnsi"/>
                <w:sz w:val="22"/>
                <w:szCs w:val="22"/>
              </w:rPr>
              <w:t>C0091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>,</w:t>
            </w:r>
            <w:r w:rsidR="00211C0A" w:rsidRPr="00567086">
              <w:rPr>
                <w:rFonts w:asciiTheme="minorHAnsi" w:hAnsiTheme="minorHAnsi" w:cstheme="minorHAnsi"/>
                <w:sz w:val="22"/>
                <w:szCs w:val="22"/>
              </w:rPr>
              <w:t>C0092</w:t>
            </w:r>
            <w:r w:rsid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5B1DBB" w:rsidRPr="00567086">
              <w:rPr>
                <w:rFonts w:asciiTheme="minorHAnsi" w:hAnsiTheme="minorHAnsi" w:cstheme="minorHAnsi"/>
                <w:sz w:val="22"/>
                <w:szCs w:val="22"/>
              </w:rPr>
              <w:t>C0343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202906" w:rsidRPr="00567086">
              <w:rPr>
                <w:rFonts w:asciiTheme="minorHAnsi" w:hAnsiTheme="minorHAnsi" w:cstheme="minorHAnsi"/>
                <w:sz w:val="22"/>
                <w:szCs w:val="22"/>
              </w:rPr>
              <w:t>C0909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DB5BF0" w:rsidRPr="00567086">
              <w:rPr>
                <w:rFonts w:asciiTheme="minorHAnsi" w:hAnsiTheme="minorHAnsi" w:cstheme="minorHAnsi"/>
                <w:sz w:val="22"/>
                <w:szCs w:val="22"/>
              </w:rPr>
              <w:t>G0002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DB5BF0" w:rsidRPr="00567086">
              <w:rPr>
                <w:rFonts w:asciiTheme="minorHAnsi" w:hAnsiTheme="minorHAnsi" w:cstheme="minorHAnsi"/>
                <w:sz w:val="22"/>
                <w:szCs w:val="22"/>
              </w:rPr>
              <w:t>G0137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DB5BF0" w:rsidRPr="00567086">
              <w:rPr>
                <w:rFonts w:asciiTheme="minorHAnsi" w:hAnsiTheme="minorHAnsi" w:cstheme="minorHAnsi"/>
                <w:sz w:val="22"/>
                <w:szCs w:val="22"/>
              </w:rPr>
              <w:t>G0716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DB5BF0" w:rsidRPr="00567086">
              <w:rPr>
                <w:rFonts w:asciiTheme="minorHAnsi" w:hAnsiTheme="minorHAnsi" w:cstheme="minorHAnsi"/>
                <w:sz w:val="22"/>
                <w:szCs w:val="22"/>
              </w:rPr>
              <w:t>G0991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8E0D95" w:rsidRPr="00567086">
              <w:rPr>
                <w:rFonts w:asciiTheme="minorHAnsi" w:hAnsiTheme="minorHAnsi" w:cstheme="minorHAnsi"/>
                <w:sz w:val="22"/>
                <w:szCs w:val="22"/>
              </w:rPr>
              <w:t>CL141</w:t>
            </w:r>
            <w:r w:rsidR="00567086" w:rsidRPr="00567086">
              <w:rPr>
                <w:rFonts w:asciiTheme="minorHAnsi" w:hAnsiTheme="minorHAnsi" w:cstheme="minorHAnsi"/>
                <w:sz w:val="22"/>
                <w:szCs w:val="22"/>
              </w:rPr>
              <w:t>,</w:t>
            </w:r>
            <w:r w:rsidR="00567086">
              <w:rPr>
                <w:rFonts w:asciiTheme="minorHAnsi" w:hAnsiTheme="minorHAnsi" w:cstheme="minorHAnsi"/>
                <w:sz w:val="22"/>
                <w:szCs w:val="22"/>
              </w:rPr>
              <w:t xml:space="preserve"> CL176</w:t>
            </w:r>
            <w:r w:rsidR="00567086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6182AD13" w14:textId="77777777" w:rsidR="00711C10" w:rsidRPr="00711C10" w:rsidRDefault="00711C10" w:rsidP="00711C10">
            <w:pPr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</w:p>
          <w:p w14:paraId="1741C0B4" w14:textId="422EA556" w:rsidR="00534E60" w:rsidRDefault="00534E60" w:rsidP="00534E60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GB"/>
              </w:rPr>
              <w:t>Impacted C</w:t>
            </w:r>
            <w:r w:rsidR="00720B81"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GB"/>
              </w:rPr>
              <w:t>I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GB"/>
              </w:rPr>
              <w:t xml:space="preserve"> Artefacts: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 </w:t>
            </w:r>
          </w:p>
          <w:p w14:paraId="5BC6BF9F" w14:textId="4AAE0670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DDNTA-6.4.0-v1.02 (Main Document): </w:t>
            </w:r>
            <w:r w:rsidR="006536C7"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.  </w:t>
            </w:r>
          </w:p>
          <w:p w14:paraId="72B21F49" w14:textId="77777777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Functional Specifications NCTS-P6 (FSS/BPM): 8.0: No.  </w:t>
            </w:r>
          </w:p>
          <w:p w14:paraId="36671C45" w14:textId="7DA7FA31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CSE-v60.4.8:</w:t>
            </w:r>
            <w:r w:rsidRPr="002E4314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904EB2"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Yes.</w:t>
            </w:r>
          </w:p>
          <w:p w14:paraId="2CB45A82" w14:textId="5D15338F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DDNTA-6.4.0-v1.02 (Appendices </w:t>
            </w:r>
            <w:r w:rsidR="00694B79"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‘D’, 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</w:t>
            </w:r>
            <w:r w:rsidR="007335D5"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K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’, ‘</w:t>
            </w:r>
            <w:r w:rsidR="007335D5"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</w:t>
            </w:r>
            <w:r w:rsidR="009E6039"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, ‘X’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and ‘Q2’): 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Yes.</w:t>
            </w:r>
            <w:r w:rsidRPr="002E431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    </w:t>
            </w:r>
          </w:p>
          <w:p w14:paraId="1E010618" w14:textId="18C02205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 xml:space="preserve">NCTS-P6 DMP-6.4.0-v1.00 Package: </w:t>
            </w:r>
            <w:r w:rsidR="00FC766F" w:rsidRPr="002E431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No.  </w:t>
            </w:r>
          </w:p>
          <w:p w14:paraId="28538A88" w14:textId="11572B77" w:rsidR="007174AA" w:rsidRPr="00C16AA6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C16AA6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 xml:space="preserve">CTP-6.3.0-v1.00: </w:t>
            </w:r>
            <w:r w:rsidR="00C16AA6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No</w:t>
            </w:r>
            <w:r w:rsidRPr="00C16AA6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. </w:t>
            </w:r>
          </w:p>
          <w:p w14:paraId="27F645A5" w14:textId="168D2C54" w:rsidR="007174AA" w:rsidRPr="00D34B4D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D34B4D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TRP-6.3.0-v1.00: </w:t>
            </w:r>
            <w:r w:rsidR="00D34B4D" w:rsidRPr="00D34B4D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</w:t>
            </w:r>
            <w:r w:rsidRPr="00D34B4D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.  </w:t>
            </w:r>
          </w:p>
          <w:p w14:paraId="2DDA944C" w14:textId="77777777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DDCOM-21.4.0-v1.00: No.      </w:t>
            </w:r>
          </w:p>
          <w:p w14:paraId="3577FAC8" w14:textId="77777777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ieCA/TED 2.0.0.1: No.    </w:t>
            </w:r>
          </w:p>
          <w:p w14:paraId="56DC95F5" w14:textId="70C7E113" w:rsidR="007174AA" w:rsidRPr="000F6338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ICS2-CR-CTS-1.2.0-v1.00: </w:t>
            </w:r>
            <w:r w:rsidR="00567086" w:rsidRPr="000F6338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.  </w:t>
            </w:r>
          </w:p>
          <w:p w14:paraId="6771C6E5" w14:textId="3F1281B9" w:rsidR="007174AA" w:rsidRPr="000F6338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ICS2-CR-CRP-1.2.0-v1.00: </w:t>
            </w:r>
            <w:r w:rsidR="00567086" w:rsidRPr="000F6338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</w:t>
            </w:r>
            <w:r w:rsidRPr="000F6338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</w:p>
          <w:p w14:paraId="12E838CE" w14:textId="77777777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CS/MIS2_DATA: No.</w:t>
            </w:r>
          </w:p>
          <w:p w14:paraId="71D7E2BE" w14:textId="77777777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E431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CS/RD2_DATA: No.</w:t>
            </w:r>
          </w:p>
          <w:p w14:paraId="4D5E4F00" w14:textId="02227DCD" w:rsidR="007174AA" w:rsidRPr="002E4314" w:rsidRDefault="007174AA" w:rsidP="00AF378C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sz w:val="22"/>
                <w:szCs w:val="22"/>
                <w:lang w:val="es-ES"/>
              </w:rPr>
            </w:pPr>
            <w:r w:rsidRPr="000F6338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es-ES"/>
              </w:rPr>
              <w:t xml:space="preserve">UCC IA/DA </w:t>
            </w:r>
            <w:proofErr w:type="spellStart"/>
            <w:r w:rsidRPr="000F6338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es-ES"/>
              </w:rPr>
              <w:t>Annex</w:t>
            </w:r>
            <w:proofErr w:type="spellEnd"/>
            <w:r w:rsidRPr="000F6338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es-ES"/>
              </w:rPr>
              <w:t xml:space="preserve"> B: No.</w:t>
            </w:r>
          </w:p>
        </w:tc>
      </w:tr>
    </w:tbl>
    <w:p w14:paraId="2A3EDEB5" w14:textId="77777777" w:rsidR="00483E6C" w:rsidRPr="00415DAD" w:rsidRDefault="00483E6C" w:rsidP="008E5D8A">
      <w:pPr>
        <w:rPr>
          <w:rFonts w:asciiTheme="minorHAnsi" w:hAnsiTheme="minorHAnsi" w:cs="Arial"/>
          <w:lang w:val="es-ES"/>
        </w:rPr>
      </w:pPr>
    </w:p>
    <w:p w14:paraId="51177159" w14:textId="77777777" w:rsidR="00202E95" w:rsidRDefault="00202E95" w:rsidP="00202E95">
      <w:pPr>
        <w:rPr>
          <w:rFonts w:asciiTheme="minorHAnsi" w:hAnsiTheme="minorHAnsi" w:cs="Arial"/>
          <w:b/>
          <w:sz w:val="28"/>
          <w:szCs w:val="28"/>
        </w:rPr>
      </w:pPr>
      <w:r w:rsidRPr="00A32D3E">
        <w:rPr>
          <w:rFonts w:asciiTheme="minorHAnsi" w:hAnsiTheme="minorHAnsi" w:cs="Arial"/>
          <w:b/>
          <w:sz w:val="28"/>
          <w:szCs w:val="28"/>
        </w:rPr>
        <w:t>Impact on CI artefacts</w:t>
      </w:r>
    </w:p>
    <w:tbl>
      <w:tblPr>
        <w:tblW w:w="98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6"/>
        <w:gridCol w:w="7229"/>
      </w:tblGrid>
      <w:tr w:rsidR="00D03D4A" w:rsidRPr="00783D77" w14:paraId="0AD7B8DD" w14:textId="77777777" w:rsidTr="0050029C">
        <w:trPr>
          <w:trHeight w:val="403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7C9CA" w14:textId="4BF52BE8" w:rsidR="00D03D4A" w:rsidRPr="00D03D4A" w:rsidRDefault="00D03D4A" w:rsidP="003F43BE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  <w:lang w:val="el-GR"/>
              </w:rPr>
            </w:pP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PEEDECN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6536C7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DDNTA-6.4.0-v1.02 (Main Document)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2D9C8" w14:textId="77777777" w:rsidR="00D03D4A" w:rsidRPr="00783D77" w:rsidRDefault="00D03D4A" w:rsidP="00D03D4A">
            <w:pPr>
              <w:spacing w:before="12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Cosmetic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Low 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Medium 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High 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Very High</w:t>
            </w:r>
          </w:p>
          <w:p w14:paraId="6D3995A9" w14:textId="77777777" w:rsidR="00D03D4A" w:rsidRPr="00783D77" w:rsidRDefault="00D03D4A" w:rsidP="00D03D4A">
            <w:pPr>
              <w:spacing w:before="12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>Short description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D03D4A" w:rsidRPr="00783D77" w14:paraId="160C609D" w14:textId="77777777" w:rsidTr="000F2820">
              <w:tc>
                <w:tcPr>
                  <w:tcW w:w="6573" w:type="dxa"/>
                </w:tcPr>
                <w:p w14:paraId="552F6396" w14:textId="7D876483" w:rsidR="00D03D4A" w:rsidRPr="00783D77" w:rsidRDefault="00D03D4A" w:rsidP="00D03D4A">
                  <w:pPr>
                    <w:spacing w:before="12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  <w:r>
                    <w:rPr>
                      <w:rFonts w:asciiTheme="minorHAnsi" w:hAnsiTheme="minorHAnsi" w:cstheme="minorHAnsi"/>
                      <w:b/>
                      <w:sz w:val="22"/>
                      <w:szCs w:val="22"/>
                      <w:lang w:val="en-US"/>
                    </w:rPr>
                    <w:t xml:space="preserve">Several updates in </w:t>
                  </w:r>
                  <w:r w:rsidR="00C46B96">
                    <w:rPr>
                      <w:rFonts w:asciiTheme="minorHAnsi" w:hAnsiTheme="minorHAnsi" w:cstheme="minorHAnsi"/>
                      <w:b/>
                      <w:sz w:val="22"/>
                      <w:szCs w:val="22"/>
                      <w:lang w:val="en-US"/>
                    </w:rPr>
                    <w:t xml:space="preserve">the </w:t>
                  </w:r>
                  <w:r>
                    <w:rPr>
                      <w:rFonts w:asciiTheme="minorHAnsi" w:hAnsiTheme="minorHAnsi" w:cstheme="minorHAnsi"/>
                      <w:b/>
                      <w:sz w:val="22"/>
                      <w:szCs w:val="22"/>
                      <w:lang w:val="en-US"/>
                    </w:rPr>
                    <w:t>M</w:t>
                  </w:r>
                  <w:r w:rsidRPr="00D03D4A">
                    <w:rPr>
                      <w:rFonts w:asciiTheme="minorHAnsi" w:hAnsiTheme="minorHAnsi" w:cstheme="minorHAnsi"/>
                      <w:b/>
                      <w:sz w:val="22"/>
                      <w:szCs w:val="22"/>
                      <w:lang w:val="en-US"/>
                    </w:rPr>
                    <w:t>ain Document,</w:t>
                  </w:r>
                  <w:r w:rsidRPr="00D03D4A"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  <w:t xml:space="preserve"> as</w:t>
                  </w:r>
                  <w:r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  <w:t xml:space="preserve"> described in section 3.</w:t>
                  </w:r>
                </w:p>
              </w:tc>
            </w:tr>
          </w:tbl>
          <w:p w14:paraId="65550CC4" w14:textId="77777777" w:rsidR="00D03D4A" w:rsidRPr="00D03D4A" w:rsidRDefault="00D03D4A" w:rsidP="003F43BE">
            <w:pPr>
              <w:spacing w:before="120"/>
              <w:rPr>
                <w:rFonts w:asciiTheme="minorHAnsi" w:hAnsiTheme="minorHAnsi" w:cstheme="minorHAnsi"/>
                <w:bCs/>
                <w:sz w:val="22"/>
                <w:szCs w:val="22"/>
                <w:lang w:val="en-US"/>
              </w:rPr>
            </w:pPr>
          </w:p>
        </w:tc>
      </w:tr>
      <w:tr w:rsidR="008E24F3" w:rsidRPr="00783D77" w14:paraId="412D250F" w14:textId="77777777" w:rsidTr="0050029C">
        <w:trPr>
          <w:trHeight w:val="403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2CB96" w14:textId="612EA604" w:rsidR="008E24F3" w:rsidRPr="00783D77" w:rsidRDefault="008E24F3" w:rsidP="003F43BE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PEEDECN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t>CSE-v60.4.</w:t>
            </w:r>
            <w:r w:rsidR="00182C2F">
              <w:rPr>
                <w:rFonts w:asciiTheme="minorHAnsi" w:hAnsiTheme="minorHAnsi" w:cstheme="minorHAnsi"/>
                <w:b/>
                <w:sz w:val="22"/>
                <w:szCs w:val="22"/>
              </w:rPr>
              <w:t>8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8F176" w14:textId="77777777" w:rsidR="008E24F3" w:rsidRPr="00783D77" w:rsidRDefault="008E24F3" w:rsidP="003F43BE">
            <w:pPr>
              <w:spacing w:before="12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Cosmetic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Low 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Medium 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High    </w:t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Very High</w:t>
            </w:r>
          </w:p>
          <w:p w14:paraId="2F243002" w14:textId="77777777" w:rsidR="008E24F3" w:rsidRPr="00783D77" w:rsidRDefault="008E24F3" w:rsidP="003F43BE">
            <w:pPr>
              <w:spacing w:before="12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83D77">
              <w:rPr>
                <w:rFonts w:asciiTheme="minorHAnsi" w:hAnsiTheme="minorHAnsi" w:cstheme="minorHAnsi"/>
                <w:bCs/>
                <w:sz w:val="22"/>
                <w:szCs w:val="22"/>
              </w:rPr>
              <w:t>Short description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8E24F3" w:rsidRPr="00783D77" w14:paraId="6AC6689C" w14:textId="77777777" w:rsidTr="003F43BE">
              <w:tc>
                <w:tcPr>
                  <w:tcW w:w="6573" w:type="dxa"/>
                </w:tcPr>
                <w:p w14:paraId="1A528509" w14:textId="7DC5FE13" w:rsidR="008E24F3" w:rsidRPr="00783D77" w:rsidRDefault="00003C14" w:rsidP="003F43BE">
                  <w:pPr>
                    <w:spacing w:before="120"/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  <w:r>
                    <w:rPr>
                      <w:rFonts w:asciiTheme="minorHAnsi" w:hAnsiTheme="minorHAnsi" w:cstheme="minorHAnsi"/>
                      <w:b/>
                      <w:sz w:val="22"/>
                      <w:szCs w:val="22"/>
                      <w:lang w:val="en-US"/>
                    </w:rPr>
                    <w:t>Several updates in CSE,</w:t>
                  </w:r>
                  <w:r w:rsidR="00B77DA2"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  <w:t xml:space="preserve"> as described in section 3.</w:t>
                  </w:r>
                </w:p>
              </w:tc>
            </w:tr>
          </w:tbl>
          <w:p w14:paraId="58A8074E" w14:textId="77777777" w:rsidR="008E24F3" w:rsidRPr="00783D77" w:rsidRDefault="008E24F3" w:rsidP="003F43BE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8E24F3" w:rsidRPr="00783D77" w14:paraId="774B1AA9" w14:textId="77777777" w:rsidTr="0050029C">
        <w:trPr>
          <w:trHeight w:val="403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39599" w14:textId="242C9B5E" w:rsidR="008E24F3" w:rsidRPr="00783D77" w:rsidRDefault="008E24F3" w:rsidP="003F43BE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PEEDECN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F6338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0F6338">
              <w:rPr>
                <w:rFonts w:asciiTheme="minorHAnsi" w:hAnsiTheme="minorHAnsi" w:cstheme="minorHAnsi"/>
              </w:rPr>
              <w:t xml:space="preserve"> </w:t>
            </w:r>
            <w:r w:rsidRPr="000F6338">
              <w:rPr>
                <w:rFonts w:asciiTheme="minorHAnsi" w:hAnsiTheme="minorHAnsi" w:cstheme="minorHAnsi"/>
                <w:b/>
                <w:sz w:val="22"/>
                <w:szCs w:val="22"/>
              </w:rPr>
              <w:t>DDNTA-6.</w:t>
            </w:r>
            <w:r w:rsidR="00182C2F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4</w:t>
            </w:r>
            <w:r w:rsidRPr="000F6338">
              <w:rPr>
                <w:rFonts w:asciiTheme="minorHAnsi" w:hAnsiTheme="minorHAnsi" w:cstheme="minorHAnsi"/>
                <w:b/>
                <w:sz w:val="22"/>
                <w:szCs w:val="22"/>
              </w:rPr>
              <w:t>.0-v1.0</w:t>
            </w:r>
            <w:r w:rsidR="00182C2F" w:rsidRPr="000F6338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2 </w:t>
            </w:r>
            <w:r w:rsidRPr="000F6338">
              <w:rPr>
                <w:rFonts w:asciiTheme="minorHAnsi" w:hAnsiTheme="minorHAnsi" w:cstheme="minorHAnsi"/>
                <w:b/>
                <w:sz w:val="22"/>
                <w:szCs w:val="22"/>
              </w:rPr>
              <w:t>(</w:t>
            </w:r>
            <w:r w:rsidR="00694B79" w:rsidRPr="007174AA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Appendi</w:t>
            </w:r>
            <w:r w:rsidR="00694B79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ces ‘</w:t>
            </w:r>
            <w:r w:rsidR="00694B79" w:rsidRPr="00694B79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D’, </w:t>
            </w:r>
            <w:r w:rsidR="00694B79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‘K’, ‘P’, ‘X’ and ‘Q2’</w:t>
            </w:r>
            <w:r w:rsidRPr="000F6338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F1707" w14:textId="77777777" w:rsidR="008E24F3" w:rsidRPr="00783D77" w:rsidRDefault="008E24F3" w:rsidP="003F43BE">
            <w:pPr>
              <w:spacing w:before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783D77">
              <w:rPr>
                <w:rFonts w:asciiTheme="minorHAnsi" w:hAnsiTheme="minorHAnsi" w:cstheme="minorHAnsi"/>
                <w:sz w:val="22"/>
                <w:szCs w:val="22"/>
              </w:rPr>
              <w:t xml:space="preserve">Cosmetic   </w:t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sz w:val="22"/>
                <w:szCs w:val="22"/>
              </w:rPr>
              <w:t xml:space="preserve"> Low    </w:t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sz w:val="22"/>
                <w:szCs w:val="22"/>
              </w:rPr>
              <w:t xml:space="preserve"> Medium    </w:t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sz w:val="22"/>
                <w:szCs w:val="22"/>
              </w:rPr>
              <w:t xml:space="preserve"> High    </w:t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783D77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783D77">
              <w:rPr>
                <w:rFonts w:asciiTheme="minorHAnsi" w:hAnsiTheme="minorHAnsi" w:cstheme="minorHAnsi"/>
                <w:sz w:val="22"/>
                <w:szCs w:val="22"/>
              </w:rPr>
              <w:t xml:space="preserve"> Very High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8E24F3" w:rsidRPr="00783D77" w14:paraId="6AFCED88" w14:textId="77777777" w:rsidTr="003F43BE">
              <w:tc>
                <w:tcPr>
                  <w:tcW w:w="6573" w:type="dxa"/>
                </w:tcPr>
                <w:p w14:paraId="1FE3388B" w14:textId="75FD46DB" w:rsidR="008E24F3" w:rsidRPr="00810727" w:rsidRDefault="006C717F" w:rsidP="003F43BE">
                  <w:pPr>
                    <w:spacing w:before="120"/>
                    <w:rPr>
                      <w:rFonts w:asciiTheme="minorHAnsi" w:hAnsiTheme="minorHAnsi" w:cstheme="minorHAnsi"/>
                      <w:b/>
                      <w:sz w:val="22"/>
                      <w:szCs w:val="22"/>
                      <w:lang w:val="en-US"/>
                    </w:rPr>
                  </w:pPr>
                  <w:r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  <w:t>Several updates in the Appendices</w:t>
                  </w:r>
                  <w:r w:rsidR="00B77DA2"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  <w:t>, as</w:t>
                  </w:r>
                  <w:r w:rsidR="00961544"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  <w:t xml:space="preserve"> described in section 3.</w:t>
                  </w:r>
                </w:p>
              </w:tc>
            </w:tr>
          </w:tbl>
          <w:p w14:paraId="04316DBA" w14:textId="77777777" w:rsidR="008E24F3" w:rsidRPr="00783D77" w:rsidRDefault="008E24F3" w:rsidP="003F43BE">
            <w:pPr>
              <w:spacing w:before="12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C16AA6" w:rsidRPr="00783D77" w14:paraId="20A47FD0" w14:textId="77777777" w:rsidTr="0050029C">
        <w:trPr>
          <w:trHeight w:val="403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BDEF1" w14:textId="6A6EED51" w:rsidR="00C16AA6" w:rsidRPr="00783D77" w:rsidRDefault="00C16AA6" w:rsidP="00C16AA6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9BBB427">
              <w:rPr>
                <w:rFonts w:asciiTheme="minorHAnsi" w:hAnsiTheme="minorHAnsi" w:cs="Arial"/>
                <w:b/>
                <w:bCs/>
                <w:sz w:val="22"/>
                <w:szCs w:val="22"/>
                <w:lang w:eastAsia="en-GB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9BBB427">
              <w:rPr>
                <w:rFonts w:asciiTheme="minorHAnsi" w:hAnsiTheme="minorHAnsi" w:cs="Arial"/>
                <w:b/>
                <w:bCs/>
                <w:sz w:val="22"/>
                <w:szCs w:val="22"/>
                <w:lang w:eastAsia="en-GB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bCs/>
                <w:sz w:val="22"/>
                <w:szCs w:val="22"/>
                <w:lang w:eastAsia="en-GB"/>
              </w:rPr>
            </w:r>
            <w:r w:rsidR="001A2476">
              <w:rPr>
                <w:rFonts w:asciiTheme="minorHAnsi" w:hAnsiTheme="minorHAnsi" w:cs="Arial"/>
                <w:b/>
                <w:bCs/>
                <w:sz w:val="22"/>
                <w:szCs w:val="22"/>
                <w:lang w:eastAsia="en-GB"/>
              </w:rPr>
              <w:fldChar w:fldCharType="separate"/>
            </w:r>
            <w:r w:rsidRPr="09BBB427">
              <w:rPr>
                <w:rFonts w:asciiTheme="minorHAnsi" w:hAnsiTheme="minorHAnsi" w:cs="Arial"/>
                <w:b/>
                <w:bCs/>
                <w:sz w:val="22"/>
                <w:szCs w:val="22"/>
                <w:lang w:eastAsia="en-GB"/>
              </w:rPr>
              <w:fldChar w:fldCharType="end"/>
            </w:r>
            <w:r w:rsidRPr="09BBB427">
              <w:rPr>
                <w:rFonts w:asciiTheme="minorHAnsi" w:hAnsiTheme="minorHAnsi" w:cs="Arial"/>
                <w:sz w:val="22"/>
                <w:szCs w:val="22"/>
                <w:lang w:eastAsia="en-GB"/>
              </w:rPr>
              <w:t xml:space="preserve"> </w:t>
            </w:r>
            <w:r w:rsidRPr="09BBB427">
              <w:rPr>
                <w:rFonts w:asciiTheme="minorHAnsi" w:hAnsiTheme="minorHAnsi" w:cstheme="minorBidi"/>
                <w:b/>
                <w:bCs/>
                <w:sz w:val="22"/>
                <w:szCs w:val="22"/>
                <w:lang w:eastAsia="en-GB"/>
              </w:rPr>
              <w:t>TRP-6.</w:t>
            </w:r>
            <w:r>
              <w:rPr>
                <w:rFonts w:asciiTheme="minorHAnsi" w:hAnsiTheme="minorHAnsi" w:cstheme="minorBidi"/>
                <w:b/>
                <w:bCs/>
                <w:sz w:val="22"/>
                <w:szCs w:val="22"/>
                <w:lang w:eastAsia="en-GB"/>
              </w:rPr>
              <w:t>3</w:t>
            </w:r>
            <w:r w:rsidRPr="09BBB427">
              <w:rPr>
                <w:rFonts w:asciiTheme="minorHAnsi" w:hAnsiTheme="minorHAnsi" w:cstheme="minorBidi"/>
                <w:b/>
                <w:bCs/>
                <w:sz w:val="22"/>
                <w:szCs w:val="22"/>
                <w:lang w:eastAsia="en-GB"/>
              </w:rPr>
              <w:t>.0-v1.0</w:t>
            </w:r>
            <w:r>
              <w:rPr>
                <w:rFonts w:asciiTheme="minorHAnsi" w:hAnsiTheme="minorHAnsi" w:cstheme="minorBidi"/>
                <w:b/>
                <w:bCs/>
                <w:sz w:val="22"/>
                <w:szCs w:val="22"/>
                <w:lang w:eastAsia="en-GB"/>
              </w:rPr>
              <w:t>0</w:t>
            </w:r>
            <w:r w:rsidRPr="09BBB427">
              <w:rPr>
                <w:rFonts w:asciiTheme="minorHAnsi" w:hAnsiTheme="minorHAnsi" w:cstheme="minorBidi"/>
                <w:b/>
                <w:bCs/>
                <w:sz w:val="22"/>
                <w:szCs w:val="22"/>
                <w:lang w:eastAsia="en-GB"/>
              </w:rPr>
              <w:t xml:space="preserve"> </w:t>
            </w:r>
            <w:r w:rsidRPr="09BBB427">
              <w:rPr>
                <w:rFonts w:asciiTheme="minorHAnsi" w:hAnsiTheme="minorHAnsi" w:cstheme="minorBidi"/>
                <w:lang w:eastAsia="en-GB"/>
              </w:rPr>
              <w:t xml:space="preserve"> 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32D58" w14:textId="77777777" w:rsidR="00C16AA6" w:rsidRDefault="00C16AA6" w:rsidP="00C16AA6">
            <w:pPr>
              <w:spacing w:before="120"/>
              <w:rPr>
                <w:rFonts w:asciiTheme="minorHAnsi" w:hAnsiTheme="minorHAnsi" w:cs="Arial"/>
                <w:sz w:val="22"/>
                <w:szCs w:val="22"/>
                <w:lang w:eastAsia="en-GB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  <w:lang w:eastAsia="en-GB"/>
              </w:rPr>
              <w:t xml:space="preserve">Cosmetic   </w:t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  <w:lang w:eastAsia="en-GB"/>
              </w:rPr>
              <w:t xml:space="preserve"> Low    </w:t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  <w:lang w:eastAsia="en-GB"/>
              </w:rPr>
              <w:t xml:space="preserve"> Medium    </w:t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  <w:lang w:eastAsia="en-GB"/>
              </w:rPr>
              <w:t xml:space="preserve"> High    </w:t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  <w:lang w:eastAsia="en-GB"/>
              </w:rPr>
              <w:t xml:space="preserve"> Very High</w:t>
            </w:r>
          </w:p>
          <w:p w14:paraId="753F588A" w14:textId="77777777" w:rsidR="00C16AA6" w:rsidRDefault="00C16AA6" w:rsidP="00C16AA6">
            <w:pPr>
              <w:spacing w:before="120"/>
              <w:rPr>
                <w:rFonts w:asciiTheme="minorHAnsi" w:hAnsiTheme="minorHAnsi" w:cs="Arial"/>
                <w:sz w:val="22"/>
                <w:szCs w:val="22"/>
                <w:lang w:eastAsia="en-GB"/>
              </w:rPr>
            </w:pPr>
            <w:r>
              <w:rPr>
                <w:rFonts w:asciiTheme="minorHAnsi" w:hAnsiTheme="minorHAnsi" w:cs="Arial"/>
                <w:sz w:val="22"/>
                <w:szCs w:val="22"/>
                <w:lang w:eastAsia="en-GB"/>
              </w:rPr>
              <w:t>Short description</w:t>
            </w:r>
          </w:p>
          <w:tbl>
            <w:tblPr>
              <w:tblW w:w="6573" w:type="dxa"/>
              <w:tblLook w:val="04A0" w:firstRow="1" w:lastRow="0" w:firstColumn="1" w:lastColumn="0" w:noHBand="0" w:noVBand="1"/>
            </w:tblPr>
            <w:tblGrid>
              <w:gridCol w:w="6578"/>
            </w:tblGrid>
            <w:tr w:rsidR="00C16AA6" w14:paraId="293E5C76" w14:textId="77777777" w:rsidTr="009B236D">
              <w:tc>
                <w:tcPr>
                  <w:tcW w:w="65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tbl>
                  <w:tblPr>
                    <w:tblW w:w="6346" w:type="dxa"/>
                    <w:tblBorders>
                      <w:top w:val="outset" w:sz="6" w:space="0" w:color="auto"/>
                      <w:left w:val="outset" w:sz="6" w:space="0" w:color="auto"/>
                      <w:bottom w:val="outset" w:sz="6" w:space="0" w:color="auto"/>
                      <w:right w:val="outset" w:sz="6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95"/>
                    <w:gridCol w:w="1010"/>
                    <w:gridCol w:w="3141"/>
                  </w:tblGrid>
                  <w:tr w:rsidR="00C16AA6" w14:paraId="115CE0AC" w14:textId="77777777" w:rsidTr="009B236D">
                    <w:trPr>
                      <w:trHeight w:val="315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1A34A297" w14:textId="77777777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Update TC (Partially Passed or Failed if NA not aligned):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  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  <w:p w14:paraId="0664D5BD" w14:textId="6E95B4AE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65686B08" w14:textId="77777777" w:rsidR="00C16AA6" w:rsidRPr="00B45FAE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b/>
                            <w:bCs/>
                            <w:sz w:val="18"/>
                            <w:szCs w:val="18"/>
                            <w:lang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  <w:r>
                          <w:rPr>
                            <w:rStyle w:val="eop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 xml:space="preserve"> N</w:t>
                        </w:r>
                        <w:r>
                          <w:rPr>
                            <w:rStyle w:val="eop"/>
                            <w:b/>
                            <w:bCs/>
                            <w:lang w:eastAsia="en-GB"/>
                          </w:rPr>
                          <w:t>o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71DEF4A9" w14:textId="77777777" w:rsidR="00C16AA6" w:rsidRPr="00D9116F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</w:tc>
                  </w:tr>
                  <w:tr w:rsidR="00C16AA6" w14:paraId="6383E2E6" w14:textId="77777777" w:rsidTr="009B236D">
                    <w:trPr>
                      <w:trHeight w:val="390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3323E1E7" w14:textId="77777777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Deleted Test Cases: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029E3656" w14:textId="77777777" w:rsidR="00C16AA6" w:rsidRPr="00F77099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7099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  <w:r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No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0A972570" w14:textId="77777777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</w:tc>
                  </w:tr>
                  <w:tr w:rsidR="00C16AA6" w14:paraId="0C61CEF4" w14:textId="77777777" w:rsidTr="009B236D">
                    <w:trPr>
                      <w:trHeight w:val="345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55A47EA4" w14:textId="77777777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New Test Cases: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229B361E" w14:textId="77777777" w:rsidR="00C16AA6" w:rsidRPr="00F77099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7099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  <w:r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No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3777DCE3" w14:textId="77777777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</w:tc>
                  </w:tr>
                  <w:tr w:rsidR="00C16AA6" w14:paraId="70440367" w14:textId="77777777" w:rsidTr="009B236D">
                    <w:trPr>
                      <w:trHeight w:val="420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1F4D1BFE" w14:textId="77777777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 Updated Drools: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6C379F56" w14:textId="004174DF" w:rsidR="00C16AA6" w:rsidRPr="00F77099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7099"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 xml:space="preserve"> </w:t>
                        </w:r>
                        <w:r w:rsidR="00567086"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No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2CE88BB2" w14:textId="5F90B9B1" w:rsidR="00C16AA6" w:rsidRPr="001D5209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eastAsia="en-GB"/>
                          </w:rPr>
                        </w:pPr>
                      </w:p>
                    </w:tc>
                  </w:tr>
                  <w:tr w:rsidR="00C16AA6" w14:paraId="51ABD955" w14:textId="77777777" w:rsidTr="009B236D">
                    <w:trPr>
                      <w:trHeight w:val="435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7C437B27" w14:textId="77777777" w:rsid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lastRenderedPageBreak/>
                          <w:t> Other: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  <w:lang w:val="en-GB" w:eastAsia="en-GB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43D8875F" w14:textId="3D118DB0" w:rsidR="00C16AA6" w:rsidRPr="005C1CC2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C1CC2"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</w:rPr>
                          <w:t> Yes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hideMark/>
                      </w:tcPr>
                      <w:p w14:paraId="0BD952AB" w14:textId="6695FC68" w:rsidR="00C16AA6" w:rsidRP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Style w:val="eop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16AA6">
                          <w:rPr>
                            <w:rStyle w:val="eop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XSD updates</w:t>
                        </w:r>
                      </w:p>
                      <w:p w14:paraId="2B453414" w14:textId="77777777" w:rsidR="00C16AA6" w:rsidRP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Style w:val="eop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C16AA6">
                          <w:rPr>
                            <w:rStyle w:val="eop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Reference Data</w:t>
                        </w:r>
                      </w:p>
                      <w:p w14:paraId="64CE1942" w14:textId="18EBA175" w:rsidR="00C16AA6" w:rsidRPr="00C16AA6" w:rsidRDefault="00C16AA6" w:rsidP="00C16AA6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  <w:lang w:val="en-GB" w:eastAsia="en-GB"/>
                          </w:rPr>
                        </w:pPr>
                        <w:r w:rsidRPr="00C16AA6">
                          <w:rPr>
                            <w:rStyle w:val="eop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 w:eastAsia="en-GB"/>
                          </w:rPr>
                          <w:t>Rules mapping</w:t>
                        </w:r>
                      </w:p>
                    </w:tc>
                  </w:tr>
                </w:tbl>
                <w:p w14:paraId="48BD8259" w14:textId="77777777" w:rsidR="00C16AA6" w:rsidRDefault="00C16AA6" w:rsidP="00C16AA6">
                  <w:pPr>
                    <w:spacing w:before="120"/>
                    <w:rPr>
                      <w:rFonts w:asciiTheme="minorHAnsi" w:hAnsiTheme="minorHAnsi" w:cs="Arial"/>
                      <w:b/>
                      <w:sz w:val="22"/>
                      <w:szCs w:val="22"/>
                      <w:lang w:eastAsia="en-GB"/>
                    </w:rPr>
                  </w:pPr>
                </w:p>
              </w:tc>
            </w:tr>
          </w:tbl>
          <w:p w14:paraId="58647334" w14:textId="77777777" w:rsidR="00C16AA6" w:rsidRPr="00783D77" w:rsidRDefault="00C16AA6" w:rsidP="00C16AA6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567086" w:rsidRPr="00783D77" w14:paraId="001CB9B9" w14:textId="77777777" w:rsidTr="0050029C">
        <w:trPr>
          <w:trHeight w:val="403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C40D0" w14:textId="1EA8D3FA" w:rsidR="00567086" w:rsidRPr="09BBB427" w:rsidRDefault="00567086" w:rsidP="00567086">
            <w:pPr>
              <w:spacing w:before="120"/>
              <w:rPr>
                <w:rFonts w:asciiTheme="minorHAnsi" w:hAnsiTheme="minorHAnsi" w:cs="Arial"/>
                <w:b/>
                <w:bCs/>
                <w:sz w:val="22"/>
                <w:szCs w:val="22"/>
                <w:lang w:eastAsia="en-GB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lastRenderedPageBreak/>
              <w:fldChar w:fldCharType="begin">
                <w:ffData>
                  <w:name w:val="ImpSPEEDECN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  <w:lang w:val="fr-BE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 </w:t>
            </w:r>
            <w:r w:rsidRPr="007B6507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ICS2-CR-CTS-1.2.0-v1.00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CC9AD" w14:textId="77777777" w:rsidR="00567086" w:rsidRPr="00FD47B6" w:rsidRDefault="00567086" w:rsidP="00567086">
            <w:pPr>
              <w:spacing w:before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Cosmetic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Low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Medium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High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Very High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567086" w:rsidRPr="00FD47B6" w14:paraId="3BD786E9" w14:textId="77777777" w:rsidTr="00B3048F">
              <w:tc>
                <w:tcPr>
                  <w:tcW w:w="6573" w:type="dxa"/>
                </w:tcPr>
                <w:p w14:paraId="7651D14E" w14:textId="77777777" w:rsidR="00567086" w:rsidRPr="007B6507" w:rsidRDefault="00567086" w:rsidP="00567086">
                  <w:pPr>
                    <w:spacing w:before="120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7B6507"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Updated XSDs to be included in CTS Package.</w:t>
                  </w:r>
                </w:p>
              </w:tc>
            </w:tr>
          </w:tbl>
          <w:p w14:paraId="0D6F40FC" w14:textId="77777777" w:rsidR="00567086" w:rsidRDefault="00567086" w:rsidP="00567086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  <w:lang w:eastAsia="en-GB"/>
              </w:rPr>
            </w:pPr>
          </w:p>
        </w:tc>
      </w:tr>
      <w:tr w:rsidR="00567086" w:rsidRPr="00783D77" w14:paraId="3B37508D" w14:textId="77777777" w:rsidTr="0050029C">
        <w:trPr>
          <w:trHeight w:val="403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44AE4" w14:textId="565F6FEF" w:rsidR="00567086" w:rsidRPr="00FD47B6" w:rsidRDefault="00567086" w:rsidP="00567086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PEEDECN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  <w:lang w:val="fr-BE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 </w:t>
            </w:r>
            <w:r w:rsidRPr="007B6507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ICS2-CR-CRP-1.2.0-v1.00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6151E" w14:textId="77777777" w:rsidR="00567086" w:rsidRPr="00FD47B6" w:rsidRDefault="00567086" w:rsidP="00567086">
            <w:pPr>
              <w:spacing w:before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Cosmetic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Low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Medium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High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Very High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567086" w:rsidRPr="00FD47B6" w14:paraId="538CB121" w14:textId="77777777" w:rsidTr="00B3048F">
              <w:tc>
                <w:tcPr>
                  <w:tcW w:w="6573" w:type="dxa"/>
                </w:tcPr>
                <w:p w14:paraId="4F74EBF3" w14:textId="77777777" w:rsidR="00567086" w:rsidRPr="00FD47B6" w:rsidRDefault="00567086" w:rsidP="00567086">
                  <w:pPr>
                    <w:spacing w:before="120"/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 w:rsidRPr="007B6507">
                    <w:rPr>
                      <w:rFonts w:asciiTheme="minorHAnsi" w:hAnsiTheme="minorHAnsi" w:cstheme="minorHAnsi"/>
                      <w:sz w:val="22"/>
                      <w:szCs w:val="22"/>
                    </w:rPr>
                    <w:t>Updated CTS packages will be incorporated in the new CRP.</w:t>
                  </w:r>
                </w:p>
              </w:tc>
            </w:tr>
          </w:tbl>
          <w:p w14:paraId="21D9CA6C" w14:textId="77777777" w:rsidR="00567086" w:rsidRPr="00FD47B6" w:rsidRDefault="00567086" w:rsidP="00567086">
            <w:pPr>
              <w:spacing w:before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24D79484" w14:textId="77777777" w:rsidR="00567086" w:rsidRDefault="00567086" w:rsidP="00202E95">
      <w:pPr>
        <w:rPr>
          <w:rFonts w:cs="Arial"/>
          <w:b/>
          <w:sz w:val="28"/>
          <w:szCs w:val="28"/>
        </w:rPr>
      </w:pPr>
    </w:p>
    <w:p w14:paraId="0D3DAB9F" w14:textId="4E3D929C" w:rsidR="00202E95" w:rsidRPr="00A32D3E" w:rsidRDefault="00202E95" w:rsidP="00202E95">
      <w:pPr>
        <w:rPr>
          <w:rFonts w:asciiTheme="minorHAnsi" w:hAnsiTheme="minorHAnsi" w:cs="Arial"/>
          <w:b/>
          <w:sz w:val="28"/>
          <w:szCs w:val="28"/>
        </w:rPr>
      </w:pPr>
      <w:r w:rsidRPr="00D56CA0">
        <w:rPr>
          <w:rFonts w:asciiTheme="minorHAnsi" w:hAnsiTheme="minorHAnsi" w:cs="Arial"/>
          <w:b/>
          <w:sz w:val="28"/>
          <w:szCs w:val="28"/>
        </w:rPr>
        <w:t>Estimated impact on National Project</w:t>
      </w:r>
    </w:p>
    <w:tbl>
      <w:tblPr>
        <w:tblW w:w="98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5"/>
      </w:tblGrid>
      <w:tr w:rsidR="00023D84" w:rsidRPr="006B1220" w14:paraId="77F12F15" w14:textId="77777777" w:rsidTr="0050029C">
        <w:trPr>
          <w:trHeight w:val="2016"/>
        </w:trPr>
        <w:tc>
          <w:tcPr>
            <w:tcW w:w="9805" w:type="dxa"/>
          </w:tcPr>
          <w:p w14:paraId="67E962FB" w14:textId="4E30B62F" w:rsidR="00023D84" w:rsidRDefault="00332F09" w:rsidP="000B4256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23D84" w:rsidRPr="00C53313">
              <w:rPr>
                <w:rFonts w:asciiTheme="minorHAnsi" w:hAnsiTheme="minorHAnsi" w:cs="Arial"/>
                <w:bCs/>
                <w:sz w:val="22"/>
                <w:szCs w:val="22"/>
              </w:rPr>
              <w:t>None</w:t>
            </w:r>
            <w:r w:rsidR="00023D84" w:rsidRPr="00B62BD3">
              <w:rPr>
                <w:rFonts w:asciiTheme="minorHAnsi" w:hAnsiTheme="minorHAnsi" w:cs="Arial"/>
                <w:sz w:val="22"/>
                <w:szCs w:val="22"/>
              </w:rPr>
              <w:t xml:space="preserve">   </w:t>
            </w:r>
            <w:r w:rsidR="007C689E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C689E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7C689E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23D84" w:rsidRPr="00B62BD3">
              <w:rPr>
                <w:rFonts w:asciiTheme="minorHAnsi" w:hAnsiTheme="minorHAnsi" w:cs="Arial"/>
                <w:sz w:val="22"/>
                <w:szCs w:val="22"/>
              </w:rPr>
              <w:t xml:space="preserve">Cosmetic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23D84" w:rsidRPr="00B62BD3">
              <w:rPr>
                <w:rFonts w:asciiTheme="minorHAnsi" w:hAnsiTheme="minorHAnsi" w:cs="Arial"/>
                <w:sz w:val="22"/>
                <w:szCs w:val="22"/>
              </w:rPr>
              <w:t xml:space="preserve"> Low    </w:t>
            </w:r>
            <w:r w:rsidR="00567086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67086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567086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23D84" w:rsidRPr="00B62BD3">
              <w:rPr>
                <w:rFonts w:asciiTheme="minorHAnsi" w:hAnsiTheme="minorHAnsi" w:cs="Arial"/>
                <w:sz w:val="22"/>
                <w:szCs w:val="22"/>
              </w:rPr>
              <w:t xml:space="preserve"> Medium    </w:t>
            </w:r>
            <w:r w:rsidR="00023D84"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23D84"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023D84"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23D84" w:rsidRPr="00B62BD3">
              <w:rPr>
                <w:rFonts w:asciiTheme="minorHAnsi" w:hAnsiTheme="minorHAnsi" w:cs="Arial"/>
                <w:sz w:val="22"/>
                <w:szCs w:val="22"/>
              </w:rPr>
              <w:t xml:space="preserve"> High    </w:t>
            </w:r>
            <w:r w:rsidR="00023D84"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23D84"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1A2476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023D84"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023D84" w:rsidRPr="00B62BD3">
              <w:rPr>
                <w:rFonts w:asciiTheme="minorHAnsi" w:hAnsiTheme="minorHAnsi" w:cs="Arial"/>
                <w:sz w:val="22"/>
                <w:szCs w:val="22"/>
              </w:rPr>
              <w:t xml:space="preserve"> Very High</w:t>
            </w:r>
          </w:p>
          <w:p w14:paraId="7F872BFE" w14:textId="77777777" w:rsidR="00023D84" w:rsidRDefault="00023D84" w:rsidP="000B4256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Short description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9237"/>
            </w:tblGrid>
            <w:tr w:rsidR="00023D84" w14:paraId="12F14160" w14:textId="77777777" w:rsidTr="00197A88">
              <w:trPr>
                <w:trHeight w:val="1105"/>
              </w:trPr>
              <w:tc>
                <w:tcPr>
                  <w:tcW w:w="9237" w:type="dxa"/>
                </w:tcPr>
                <w:p w14:paraId="7FAFB64A" w14:textId="43C87A05" w:rsidR="00023D84" w:rsidRPr="00961544" w:rsidRDefault="00332F09" w:rsidP="00620481">
                  <w:pPr>
                    <w:spacing w:before="120"/>
                    <w:rPr>
                      <w:rFonts w:ascii="Calibri" w:hAnsi="Calibri" w:cs="Calibri"/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  <w:r>
                    <w:rPr>
                      <w:rFonts w:ascii="Calibri" w:hAnsi="Calibri" w:cs="Calibri"/>
                      <w:color w:val="000000"/>
                      <w:sz w:val="22"/>
                      <w:szCs w:val="22"/>
                      <w:shd w:val="clear" w:color="auto" w:fill="FFFFFF"/>
                    </w:rPr>
                    <w:t>Low</w:t>
                  </w:r>
                  <w:r w:rsidR="00567086">
                    <w:rPr>
                      <w:rFonts w:ascii="Calibri" w:hAnsi="Calibri" w:cs="Calibri"/>
                      <w:color w:val="000000"/>
                      <w:sz w:val="22"/>
                      <w:szCs w:val="22"/>
                      <w:shd w:val="clear" w:color="auto" w:fill="FFFFFF"/>
                    </w:rPr>
                    <w:t>/Medium</w:t>
                  </w:r>
                  <w:r>
                    <w:rPr>
                      <w:rFonts w:ascii="Calibri" w:hAnsi="Calibri" w:cs="Calibri"/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impact. To be further assessed by each NA.</w:t>
                  </w:r>
                </w:p>
              </w:tc>
            </w:tr>
          </w:tbl>
          <w:p w14:paraId="4C65C987" w14:textId="77777777" w:rsidR="00023D84" w:rsidRPr="00B62BD3" w:rsidRDefault="00023D84" w:rsidP="000B4256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</w:tbl>
    <w:p w14:paraId="7AA8402C" w14:textId="77777777" w:rsidR="00202E95" w:rsidRPr="00074158" w:rsidRDefault="00202E95" w:rsidP="00202E95">
      <w:pPr>
        <w:autoSpaceDE w:val="0"/>
        <w:autoSpaceDN w:val="0"/>
        <w:adjustRightInd w:val="0"/>
        <w:rPr>
          <w:rFonts w:asciiTheme="minorHAnsi" w:hAnsiTheme="minorHAnsi" w:cs="Arial"/>
        </w:rPr>
      </w:pPr>
    </w:p>
    <w:tbl>
      <w:tblPr>
        <w:tblW w:w="98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49"/>
        <w:gridCol w:w="2122"/>
        <w:gridCol w:w="1678"/>
        <w:gridCol w:w="4956"/>
      </w:tblGrid>
      <w:tr w:rsidR="00202E95" w:rsidRPr="00074158" w14:paraId="1CC0D658" w14:textId="77777777" w:rsidTr="0050029C">
        <w:tc>
          <w:tcPr>
            <w:tcW w:w="9805" w:type="dxa"/>
            <w:gridSpan w:val="4"/>
            <w:shd w:val="clear" w:color="auto" w:fill="D9D9D9" w:themeFill="background1" w:themeFillShade="D9"/>
          </w:tcPr>
          <w:p w14:paraId="23B2C874" w14:textId="77777777" w:rsidR="00202E95" w:rsidRPr="00074158" w:rsidRDefault="00202E95" w:rsidP="000B4256">
            <w:pPr>
              <w:rPr>
                <w:rFonts w:asciiTheme="minorHAnsi" w:hAnsiTheme="minorHAnsi" w:cs="Arial"/>
                <w:b/>
                <w:bCs/>
              </w:rPr>
            </w:pPr>
            <w:r w:rsidRPr="00074158">
              <w:rPr>
                <w:rFonts w:asciiTheme="minorHAnsi" w:hAnsiTheme="minorHAnsi" w:cs="Arial"/>
                <w:b/>
                <w:bCs/>
              </w:rPr>
              <w:t>Document History</w:t>
            </w:r>
          </w:p>
        </w:tc>
      </w:tr>
      <w:tr w:rsidR="00202E95" w:rsidRPr="00074158" w14:paraId="5A478738" w14:textId="77777777" w:rsidTr="0050029C">
        <w:trPr>
          <w:trHeight w:val="284"/>
        </w:trPr>
        <w:tc>
          <w:tcPr>
            <w:tcW w:w="1049" w:type="dxa"/>
          </w:tcPr>
          <w:p w14:paraId="2CEBBD65" w14:textId="77777777" w:rsidR="00202E95" w:rsidRPr="00074158" w:rsidRDefault="00202E95" w:rsidP="000B4256">
            <w:pPr>
              <w:spacing w:before="60"/>
              <w:rPr>
                <w:rFonts w:asciiTheme="minorHAnsi" w:hAnsiTheme="minorHAnsi" w:cs="Arial"/>
                <w:b/>
                <w:sz w:val="22"/>
                <w:szCs w:val="22"/>
                <w:lang w:val="de-DE"/>
              </w:rPr>
            </w:pPr>
            <w:r w:rsidRPr="00074158">
              <w:rPr>
                <w:rFonts w:asciiTheme="minorHAnsi" w:hAnsiTheme="minorHAnsi" w:cs="Arial"/>
                <w:b/>
                <w:sz w:val="22"/>
                <w:szCs w:val="22"/>
                <w:lang w:val="de-DE"/>
              </w:rPr>
              <w:t>Version</w:t>
            </w:r>
          </w:p>
        </w:tc>
        <w:tc>
          <w:tcPr>
            <w:tcW w:w="2122" w:type="dxa"/>
          </w:tcPr>
          <w:p w14:paraId="6ACD93D8" w14:textId="77777777" w:rsidR="00202E95" w:rsidRPr="00074158" w:rsidRDefault="00202E95" w:rsidP="000B4256">
            <w:pPr>
              <w:spacing w:before="6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74158">
              <w:rPr>
                <w:rFonts w:asciiTheme="minorHAnsi" w:hAnsiTheme="minorHAnsi" w:cs="Arial"/>
                <w:b/>
                <w:sz w:val="22"/>
                <w:szCs w:val="22"/>
              </w:rPr>
              <w:t>Status</w:t>
            </w:r>
          </w:p>
        </w:tc>
        <w:tc>
          <w:tcPr>
            <w:tcW w:w="1678" w:type="dxa"/>
          </w:tcPr>
          <w:p w14:paraId="6BADC299" w14:textId="77777777" w:rsidR="00202E95" w:rsidRPr="00074158" w:rsidRDefault="00202E95" w:rsidP="000B4256">
            <w:pPr>
              <w:spacing w:before="6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74158">
              <w:rPr>
                <w:rFonts w:asciiTheme="minorHAnsi" w:hAnsiTheme="minorHAnsi" w:cs="Arial"/>
                <w:b/>
                <w:sz w:val="22"/>
                <w:szCs w:val="22"/>
              </w:rPr>
              <w:t>Date</w:t>
            </w:r>
          </w:p>
        </w:tc>
        <w:tc>
          <w:tcPr>
            <w:tcW w:w="4956" w:type="dxa"/>
          </w:tcPr>
          <w:p w14:paraId="040F4E9D" w14:textId="77777777" w:rsidR="00202E95" w:rsidRPr="00074158" w:rsidRDefault="00202E95" w:rsidP="000B4256">
            <w:pPr>
              <w:spacing w:before="60"/>
              <w:jc w:val="center"/>
              <w:rPr>
                <w:rFonts w:asciiTheme="minorHAnsi" w:hAnsiTheme="minorHAnsi" w:cs="Arial"/>
                <w:b/>
                <w:i/>
                <w:sz w:val="22"/>
                <w:szCs w:val="22"/>
              </w:rPr>
            </w:pPr>
            <w:r w:rsidRPr="00074158">
              <w:rPr>
                <w:rFonts w:asciiTheme="minorHAnsi" w:hAnsiTheme="minorHAnsi" w:cs="Arial"/>
                <w:b/>
                <w:i/>
                <w:sz w:val="22"/>
                <w:szCs w:val="22"/>
              </w:rPr>
              <w:t>Comment</w:t>
            </w:r>
          </w:p>
        </w:tc>
      </w:tr>
      <w:tr w:rsidR="00202E95" w:rsidRPr="00074158" w14:paraId="6A3E89E2" w14:textId="77777777" w:rsidTr="0050029C">
        <w:trPr>
          <w:trHeight w:val="284"/>
        </w:trPr>
        <w:tc>
          <w:tcPr>
            <w:tcW w:w="1049" w:type="dxa"/>
          </w:tcPr>
          <w:p w14:paraId="051B534D" w14:textId="77777777" w:rsidR="00202E95" w:rsidRPr="006B1220" w:rsidRDefault="00202E95" w:rsidP="000B4256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  <w:lang w:val="de-DE"/>
              </w:rPr>
              <w:t>v0.</w:t>
            </w: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10</w:t>
            </w:r>
          </w:p>
        </w:tc>
        <w:tc>
          <w:tcPr>
            <w:tcW w:w="2122" w:type="dxa"/>
          </w:tcPr>
          <w:p w14:paraId="0457704B" w14:textId="77777777" w:rsidR="00202E95" w:rsidRPr="006B1220" w:rsidRDefault="00202E95" w:rsidP="000B4256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</w:rPr>
              <w:t xml:space="preserve">Draft by </w:t>
            </w:r>
            <w:r>
              <w:rPr>
                <w:rFonts w:asciiTheme="minorHAnsi" w:hAnsiTheme="minorHAnsi" w:cs="Arial"/>
                <w:sz w:val="22"/>
                <w:szCs w:val="22"/>
              </w:rPr>
              <w:t>SOFTDEV</w:t>
            </w:r>
          </w:p>
        </w:tc>
        <w:tc>
          <w:tcPr>
            <w:tcW w:w="1678" w:type="dxa"/>
          </w:tcPr>
          <w:p w14:paraId="297B8D04" w14:textId="6A22557B" w:rsidR="00202E95" w:rsidRDefault="005C1CC2" w:rsidP="000B4256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1</w:t>
            </w:r>
            <w:r w:rsidR="00FB7D6A">
              <w:rPr>
                <w:rFonts w:asciiTheme="minorHAnsi" w:hAnsiTheme="minorHAnsi" w:cs="Arial"/>
                <w:sz w:val="22"/>
                <w:szCs w:val="22"/>
                <w:lang w:val="en-US"/>
              </w:rPr>
              <w:t>9</w:t>
            </w:r>
            <w:r w:rsidR="00202E95">
              <w:rPr>
                <w:rFonts w:asciiTheme="minorHAnsi" w:hAnsiTheme="minorHAnsi" w:cs="Arial"/>
                <w:sz w:val="22"/>
                <w:szCs w:val="22"/>
              </w:rPr>
              <w:t>/</w:t>
            </w:r>
            <w:r w:rsidR="00BB3045">
              <w:rPr>
                <w:rFonts w:asciiTheme="minorHAnsi" w:hAnsiTheme="minorHAnsi" w:cs="Arial"/>
                <w:sz w:val="22"/>
                <w:szCs w:val="22"/>
                <w:lang w:val="en-US"/>
              </w:rPr>
              <w:t>1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1</w:t>
            </w:r>
            <w:r w:rsidR="00202E95">
              <w:rPr>
                <w:rFonts w:asciiTheme="minorHAnsi" w:hAnsiTheme="minorHAnsi" w:cs="Arial"/>
                <w:sz w:val="22"/>
                <w:szCs w:val="22"/>
              </w:rPr>
              <w:t>/202</w:t>
            </w:r>
            <w:r w:rsidR="008B35B5">
              <w:rPr>
                <w:rFonts w:asciiTheme="minorHAnsi" w:hAnsiTheme="minorHAnsi" w:cs="Arial"/>
                <w:sz w:val="22"/>
                <w:szCs w:val="22"/>
                <w:lang w:val="el-GR"/>
              </w:rPr>
              <w:t>4</w:t>
            </w:r>
          </w:p>
        </w:tc>
        <w:tc>
          <w:tcPr>
            <w:tcW w:w="4956" w:type="dxa"/>
          </w:tcPr>
          <w:p w14:paraId="03DDACE5" w14:textId="77777777" w:rsidR="00202E95" w:rsidRPr="006B1220" w:rsidRDefault="00202E95" w:rsidP="000B4256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Draft by SOFTDEV</w:t>
            </w:r>
          </w:p>
        </w:tc>
      </w:tr>
      <w:tr w:rsidR="00567086" w:rsidRPr="00074158" w14:paraId="11F69D87" w14:textId="77777777" w:rsidTr="0050029C">
        <w:trPr>
          <w:trHeight w:val="284"/>
        </w:trPr>
        <w:tc>
          <w:tcPr>
            <w:tcW w:w="1049" w:type="dxa"/>
          </w:tcPr>
          <w:p w14:paraId="309B2E2F" w14:textId="56CCEFB6" w:rsidR="00567086" w:rsidRPr="006B1220" w:rsidRDefault="00567086" w:rsidP="00567086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v0.11</w:t>
            </w:r>
          </w:p>
        </w:tc>
        <w:tc>
          <w:tcPr>
            <w:tcW w:w="2122" w:type="dxa"/>
          </w:tcPr>
          <w:p w14:paraId="4C47876E" w14:textId="749FCF50" w:rsidR="00567086" w:rsidRPr="006B1220" w:rsidRDefault="00567086" w:rsidP="00567086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Draft commented</w:t>
            </w:r>
          </w:p>
        </w:tc>
        <w:tc>
          <w:tcPr>
            <w:tcW w:w="1678" w:type="dxa"/>
          </w:tcPr>
          <w:p w14:paraId="6F23764D" w14:textId="2E8824F8" w:rsidR="00567086" w:rsidRDefault="00567086" w:rsidP="00567086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08/12/2024</w:t>
            </w:r>
          </w:p>
        </w:tc>
        <w:tc>
          <w:tcPr>
            <w:tcW w:w="4956" w:type="dxa"/>
          </w:tcPr>
          <w:p w14:paraId="3E7E6507" w14:textId="23119FFA" w:rsidR="00567086" w:rsidRDefault="00567086" w:rsidP="00567086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Various corrections and improvements by DG TAXUD IT (</w:t>
            </w:r>
            <w:proofErr w:type="spellStart"/>
            <w:r>
              <w:rPr>
                <w:rFonts w:asciiTheme="minorHAnsi" w:hAnsiTheme="minorHAnsi" w:cs="Arial"/>
                <w:i/>
                <w:sz w:val="22"/>
                <w:szCs w:val="22"/>
              </w:rPr>
              <w:t>tds</w:t>
            </w:r>
            <w:proofErr w:type="spellEnd"/>
            <w:r>
              <w:rPr>
                <w:rFonts w:asciiTheme="minorHAnsi" w:hAnsiTheme="minorHAnsi" w:cs="Arial"/>
                <w:i/>
                <w:sz w:val="22"/>
                <w:szCs w:val="22"/>
              </w:rPr>
              <w:t>)</w:t>
            </w:r>
          </w:p>
        </w:tc>
      </w:tr>
      <w:tr w:rsidR="009561D8" w:rsidRPr="00074158" w14:paraId="57958A19" w14:textId="77777777" w:rsidTr="0050029C">
        <w:trPr>
          <w:trHeight w:val="284"/>
        </w:trPr>
        <w:tc>
          <w:tcPr>
            <w:tcW w:w="1049" w:type="dxa"/>
          </w:tcPr>
          <w:p w14:paraId="1F8CBECA" w14:textId="049DD8BC" w:rsidR="009561D8" w:rsidRPr="009A0BE5" w:rsidRDefault="009561D8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el-GR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</w:t>
            </w:r>
            <w:r>
              <w:rPr>
                <w:rFonts w:asciiTheme="minorHAnsi" w:hAnsiTheme="minorHAnsi" w:cs="Arial"/>
                <w:sz w:val="22"/>
                <w:szCs w:val="22"/>
                <w:lang w:val="el-GR"/>
              </w:rPr>
              <w:t>2</w:t>
            </w:r>
          </w:p>
        </w:tc>
        <w:tc>
          <w:tcPr>
            <w:tcW w:w="2122" w:type="dxa"/>
          </w:tcPr>
          <w:p w14:paraId="7580181B" w14:textId="1D508E78" w:rsidR="009561D8" w:rsidRDefault="009561D8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</w:rPr>
              <w:t xml:space="preserve">Draft by </w:t>
            </w:r>
            <w:r>
              <w:rPr>
                <w:rFonts w:asciiTheme="minorHAnsi" w:hAnsiTheme="minorHAnsi" w:cs="Arial"/>
                <w:sz w:val="22"/>
                <w:szCs w:val="22"/>
              </w:rPr>
              <w:t>SOFTDEV</w:t>
            </w:r>
          </w:p>
        </w:tc>
        <w:tc>
          <w:tcPr>
            <w:tcW w:w="1678" w:type="dxa"/>
          </w:tcPr>
          <w:p w14:paraId="4E29C403" w14:textId="28232194" w:rsidR="009561D8" w:rsidRDefault="009561D8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1</w:t>
            </w:r>
            <w:r>
              <w:rPr>
                <w:rFonts w:asciiTheme="minorHAnsi" w:hAnsiTheme="minorHAnsi" w:cs="Arial"/>
                <w:sz w:val="22"/>
                <w:szCs w:val="22"/>
                <w:lang w:val="el-GR"/>
              </w:rPr>
              <w:t>0</w:t>
            </w:r>
            <w:r>
              <w:rPr>
                <w:rFonts w:asciiTheme="minorHAnsi" w:hAnsiTheme="minorHAnsi" w:cs="Arial"/>
                <w:sz w:val="22"/>
                <w:szCs w:val="22"/>
              </w:rPr>
              <w:t>/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1</w:t>
            </w:r>
            <w:r>
              <w:rPr>
                <w:rFonts w:asciiTheme="minorHAnsi" w:hAnsiTheme="minorHAnsi" w:cs="Arial"/>
                <w:sz w:val="22"/>
                <w:szCs w:val="22"/>
                <w:lang w:val="el-GR"/>
              </w:rPr>
              <w:t>2</w:t>
            </w:r>
            <w:r>
              <w:rPr>
                <w:rFonts w:asciiTheme="minorHAnsi" w:hAnsiTheme="minorHAnsi" w:cs="Arial"/>
                <w:sz w:val="22"/>
                <w:szCs w:val="22"/>
              </w:rPr>
              <w:t>/202</w:t>
            </w:r>
            <w:r>
              <w:rPr>
                <w:rFonts w:asciiTheme="minorHAnsi" w:hAnsiTheme="minorHAnsi" w:cs="Arial"/>
                <w:sz w:val="22"/>
                <w:szCs w:val="22"/>
                <w:lang w:val="el-GR"/>
              </w:rPr>
              <w:t>4</w:t>
            </w:r>
          </w:p>
        </w:tc>
        <w:tc>
          <w:tcPr>
            <w:tcW w:w="4956" w:type="dxa"/>
          </w:tcPr>
          <w:p w14:paraId="335178D6" w14:textId="75FEEA46" w:rsidR="009561D8" w:rsidRDefault="009561D8" w:rsidP="009561D8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Draft by SOFTDEV</w:t>
            </w:r>
          </w:p>
        </w:tc>
      </w:tr>
      <w:tr w:rsidR="009A0BE5" w:rsidRPr="00074158" w14:paraId="6F2BDC06" w14:textId="77777777" w:rsidTr="0050029C">
        <w:trPr>
          <w:trHeight w:val="284"/>
        </w:trPr>
        <w:tc>
          <w:tcPr>
            <w:tcW w:w="1049" w:type="dxa"/>
          </w:tcPr>
          <w:p w14:paraId="53CA1270" w14:textId="7EAC34AC" w:rsidR="009A0BE5" w:rsidRPr="009A0BE5" w:rsidRDefault="009A0BE5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3</w:t>
            </w:r>
          </w:p>
        </w:tc>
        <w:tc>
          <w:tcPr>
            <w:tcW w:w="2122" w:type="dxa"/>
          </w:tcPr>
          <w:p w14:paraId="0A3241E2" w14:textId="1A0DCC60" w:rsidR="009A0BE5" w:rsidRPr="006B1220" w:rsidRDefault="009A0BE5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</w:rPr>
              <w:t xml:space="preserve">Draft by </w:t>
            </w:r>
            <w:r>
              <w:rPr>
                <w:rFonts w:asciiTheme="minorHAnsi" w:hAnsiTheme="minorHAnsi" w:cs="Arial"/>
                <w:sz w:val="22"/>
                <w:szCs w:val="22"/>
              </w:rPr>
              <w:t>SOFTDEV</w:t>
            </w:r>
          </w:p>
        </w:tc>
        <w:tc>
          <w:tcPr>
            <w:tcW w:w="1678" w:type="dxa"/>
          </w:tcPr>
          <w:p w14:paraId="451643DB" w14:textId="0C123D00" w:rsidR="009A0BE5" w:rsidRDefault="009A0BE5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11/12/2024</w:t>
            </w:r>
          </w:p>
        </w:tc>
        <w:tc>
          <w:tcPr>
            <w:tcW w:w="4956" w:type="dxa"/>
          </w:tcPr>
          <w:p w14:paraId="023610B7" w14:textId="2379993A" w:rsidR="009A0BE5" w:rsidRDefault="009A0BE5" w:rsidP="009561D8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Draft by SOFTDEV</w:t>
            </w:r>
          </w:p>
        </w:tc>
      </w:tr>
      <w:tr w:rsidR="0073328E" w:rsidRPr="00074158" w14:paraId="4B89B8D9" w14:textId="77777777" w:rsidTr="0050029C">
        <w:trPr>
          <w:trHeight w:val="284"/>
        </w:trPr>
        <w:tc>
          <w:tcPr>
            <w:tcW w:w="1049" w:type="dxa"/>
          </w:tcPr>
          <w:p w14:paraId="1DC08D3C" w14:textId="40E06EAE" w:rsidR="0073328E" w:rsidRDefault="0073328E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v1.00</w:t>
            </w:r>
          </w:p>
        </w:tc>
        <w:tc>
          <w:tcPr>
            <w:tcW w:w="2122" w:type="dxa"/>
          </w:tcPr>
          <w:p w14:paraId="7EF7059E" w14:textId="15849880" w:rsidR="0073328E" w:rsidRPr="006B1220" w:rsidRDefault="0073328E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SfA-NPM_IMPL</w:t>
            </w:r>
            <w:r>
              <w:rPr>
                <w:rFonts w:asciiTheme="minorHAnsi" w:hAnsiTheme="minorHAnsi" w:cs="Arial"/>
                <w:sz w:val="22"/>
                <w:szCs w:val="22"/>
              </w:rPr>
              <w:br/>
            </w:r>
          </w:p>
        </w:tc>
        <w:tc>
          <w:tcPr>
            <w:tcW w:w="1678" w:type="dxa"/>
          </w:tcPr>
          <w:p w14:paraId="659F81E5" w14:textId="32345F5C" w:rsidR="0073328E" w:rsidRDefault="0073328E" w:rsidP="009561D8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18/12/2024</w:t>
            </w:r>
          </w:p>
        </w:tc>
        <w:tc>
          <w:tcPr>
            <w:tcW w:w="4956" w:type="dxa"/>
          </w:tcPr>
          <w:p w14:paraId="33472601" w14:textId="08D0C2FF" w:rsidR="0073328E" w:rsidRDefault="0073328E" w:rsidP="009561D8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Implemented in DDNTA-6.4.0-v2.00</w:t>
            </w:r>
          </w:p>
        </w:tc>
      </w:tr>
    </w:tbl>
    <w:p w14:paraId="7C3C81E2" w14:textId="77777777" w:rsidR="00202E95" w:rsidRPr="00074158" w:rsidRDefault="00202E95" w:rsidP="00202E95">
      <w:pPr>
        <w:rPr>
          <w:rFonts w:asciiTheme="minorHAnsi" w:hAnsiTheme="minorHAnsi" w:cs="Calibri"/>
        </w:rPr>
      </w:pPr>
    </w:p>
    <w:p w14:paraId="52CF4E37" w14:textId="77777777" w:rsidR="00202E95" w:rsidRDefault="00202E95" w:rsidP="008E5D8A">
      <w:pPr>
        <w:rPr>
          <w:rFonts w:asciiTheme="minorHAnsi" w:hAnsiTheme="minorHAnsi" w:cs="Arial"/>
        </w:rPr>
      </w:pPr>
    </w:p>
    <w:p w14:paraId="094ED220" w14:textId="77777777" w:rsidR="00202E95" w:rsidRDefault="00202E95" w:rsidP="008E5D8A">
      <w:pPr>
        <w:rPr>
          <w:rFonts w:asciiTheme="minorHAnsi" w:hAnsiTheme="minorHAnsi" w:cs="Calibri"/>
        </w:rPr>
      </w:pPr>
    </w:p>
    <w:p w14:paraId="632214FE" w14:textId="77777777" w:rsidR="0073328E" w:rsidRPr="0073328E" w:rsidRDefault="0073328E" w:rsidP="0073328E">
      <w:pPr>
        <w:rPr>
          <w:rFonts w:asciiTheme="minorHAnsi" w:hAnsiTheme="minorHAnsi" w:cs="Calibri"/>
        </w:rPr>
      </w:pPr>
    </w:p>
    <w:p w14:paraId="7B41219C" w14:textId="77777777" w:rsidR="0073328E" w:rsidRPr="0073328E" w:rsidRDefault="0073328E" w:rsidP="0073328E">
      <w:pPr>
        <w:rPr>
          <w:rFonts w:asciiTheme="minorHAnsi" w:hAnsiTheme="minorHAnsi" w:cs="Calibri"/>
        </w:rPr>
      </w:pPr>
    </w:p>
    <w:p w14:paraId="581F6C61" w14:textId="77777777" w:rsidR="0073328E" w:rsidRPr="0073328E" w:rsidRDefault="0073328E" w:rsidP="0073328E">
      <w:pPr>
        <w:rPr>
          <w:rFonts w:asciiTheme="minorHAnsi" w:hAnsiTheme="minorHAnsi" w:cs="Calibri"/>
        </w:rPr>
      </w:pPr>
    </w:p>
    <w:p w14:paraId="7E52DA75" w14:textId="77777777" w:rsidR="0073328E" w:rsidRPr="0073328E" w:rsidRDefault="0073328E" w:rsidP="0073328E">
      <w:pPr>
        <w:rPr>
          <w:rFonts w:asciiTheme="minorHAnsi" w:hAnsiTheme="minorHAnsi" w:cs="Calibri"/>
        </w:rPr>
      </w:pPr>
    </w:p>
    <w:p w14:paraId="7C6EAF15" w14:textId="77777777" w:rsidR="0073328E" w:rsidRDefault="0073328E" w:rsidP="0073328E">
      <w:pPr>
        <w:rPr>
          <w:rFonts w:asciiTheme="minorHAnsi" w:hAnsiTheme="minorHAnsi" w:cs="Calibri"/>
        </w:rPr>
      </w:pPr>
    </w:p>
    <w:p w14:paraId="50213B05" w14:textId="25E20FC7" w:rsidR="0073328E" w:rsidRPr="0073328E" w:rsidRDefault="0073328E" w:rsidP="0073328E">
      <w:pPr>
        <w:tabs>
          <w:tab w:val="left" w:pos="3120"/>
        </w:tabs>
        <w:rPr>
          <w:rFonts w:asciiTheme="minorHAnsi" w:hAnsiTheme="minorHAnsi" w:cs="Calibri"/>
        </w:rPr>
      </w:pPr>
      <w:r>
        <w:rPr>
          <w:rFonts w:asciiTheme="minorHAnsi" w:hAnsiTheme="minorHAnsi" w:cs="Calibri"/>
        </w:rPr>
        <w:tab/>
      </w:r>
    </w:p>
    <w:sectPr w:rsidR="0073328E" w:rsidRPr="0073328E" w:rsidSect="000D3765">
      <w:headerReference w:type="even" r:id="rId58"/>
      <w:headerReference w:type="default" r:id="rId59"/>
      <w:footerReference w:type="even" r:id="rId60"/>
      <w:footerReference w:type="default" r:id="rId61"/>
      <w:headerReference w:type="first" r:id="rId62"/>
      <w:footerReference w:type="first" r:id="rId63"/>
      <w:pgSz w:w="11907" w:h="16839" w:code="9"/>
      <w:pgMar w:top="1440" w:right="1325" w:bottom="1440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A6CB71" w14:textId="77777777" w:rsidR="00DB637F" w:rsidRDefault="00DB637F" w:rsidP="004D5D73">
      <w:r>
        <w:separator/>
      </w:r>
    </w:p>
  </w:endnote>
  <w:endnote w:type="continuationSeparator" w:id="0">
    <w:p w14:paraId="5018236F" w14:textId="77777777" w:rsidR="00DB637F" w:rsidRDefault="00DB637F" w:rsidP="004D5D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26A170" w14:textId="77777777" w:rsidR="0073328E" w:rsidRDefault="0073328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7694"/>
      <w:gridCol w:w="1460"/>
    </w:tblGrid>
    <w:tr w:rsidR="00DB637F" w:rsidRPr="00C80B22" w14:paraId="0253C7CC" w14:textId="77777777" w:rsidTr="00C80B22">
      <w:tc>
        <w:tcPr>
          <w:tcW w:w="8188" w:type="dxa"/>
        </w:tcPr>
        <w:p w14:paraId="725FBF4A" w14:textId="48917E37" w:rsidR="00DB637F" w:rsidRPr="00F53722" w:rsidRDefault="005555D0" w:rsidP="00906339">
          <w:pPr>
            <w:pStyle w:val="Footer"/>
            <w:rPr>
              <w:rFonts w:ascii="Arial" w:hAnsi="Arial" w:cs="Arial"/>
              <w:noProof/>
              <w:sz w:val="18"/>
              <w:szCs w:val="22"/>
              <w:lang w:val="en-US" w:eastAsia="en-US"/>
            </w:rPr>
          </w:pP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begin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instrText xml:space="preserve"> FILENAME \* MERGEFORMAT </w:instrTex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separate"/>
          </w:r>
          <w:r w:rsidR="0073328E">
            <w:rPr>
              <w:rFonts w:ascii="Arial" w:hAnsi="Arial" w:cs="Arial"/>
              <w:noProof/>
              <w:sz w:val="18"/>
              <w:szCs w:val="22"/>
              <w:lang w:eastAsia="en-US"/>
            </w:rPr>
            <w:t>RFC_NCTS-P6_</w:t>
          </w:r>
          <w:r w:rsidR="0073328E" w:rsidRPr="0073328E"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0305</w:t>
          </w:r>
          <w:r w:rsidR="0073328E">
            <w:rPr>
              <w:rFonts w:ascii="Arial" w:hAnsi="Arial" w:cs="Arial"/>
              <w:noProof/>
              <w:sz w:val="18"/>
              <w:szCs w:val="22"/>
              <w:lang w:eastAsia="en-US"/>
            </w:rPr>
            <w:t>_</w:t>
          </w:r>
          <w:r w:rsidR="0073328E" w:rsidRPr="0073328E"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IAR-UCCNCTSP6-293</w:t>
          </w:r>
          <w:r w:rsidR="0073328E">
            <w:rPr>
              <w:rFonts w:ascii="Arial" w:hAnsi="Arial" w:cs="Arial"/>
              <w:noProof/>
              <w:sz w:val="18"/>
              <w:szCs w:val="22"/>
              <w:lang w:eastAsia="en-US"/>
            </w:rPr>
            <w:t>(SfA-NPM+IMPL)-v1.00.docx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end"/>
          </w:r>
        </w:p>
      </w:tc>
      <w:tc>
        <w:tcPr>
          <w:tcW w:w="1525" w:type="dxa"/>
        </w:tcPr>
        <w:p w14:paraId="5E3A6C26" w14:textId="77777777" w:rsidR="00DB637F" w:rsidRPr="00C80B22" w:rsidRDefault="00DB637F" w:rsidP="00906339">
          <w:pPr>
            <w:pStyle w:val="Footer"/>
            <w:tabs>
              <w:tab w:val="left" w:pos="480"/>
              <w:tab w:val="right" w:pos="2362"/>
            </w:tabs>
            <w:rPr>
              <w:rFonts w:ascii="Arial" w:hAnsi="Arial" w:cs="Arial"/>
              <w:sz w:val="18"/>
              <w:szCs w:val="22"/>
              <w:lang w:eastAsia="en-US"/>
            </w:rPr>
          </w:pP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Page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PAGE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2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 of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NUMPAGES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6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  <w:bookmarkStart w:id="3" w:name="_Ref175030069"/>
          <w:bookmarkStart w:id="4" w:name="_Toc176256264"/>
          <w:bookmarkStart w:id="5" w:name="_Toc268771938"/>
          <w:bookmarkStart w:id="6" w:name="_Ref175030083"/>
        </w:p>
      </w:tc>
    </w:tr>
  </w:tbl>
  <w:bookmarkEnd w:id="3"/>
  <w:bookmarkEnd w:id="4"/>
  <w:bookmarkEnd w:id="5"/>
  <w:bookmarkEnd w:id="6"/>
  <w:p w14:paraId="6324965A" w14:textId="15D2679C" w:rsidR="00DB637F" w:rsidRPr="00C80B22" w:rsidRDefault="005D37DC" w:rsidP="005D37DC">
    <w:pPr>
      <w:pStyle w:val="Footer"/>
      <w:tabs>
        <w:tab w:val="clear" w:pos="4844"/>
        <w:tab w:val="clear" w:pos="9689"/>
        <w:tab w:val="left" w:pos="5921"/>
      </w:tabs>
      <w:rPr>
        <w:lang w:val="fr-BE"/>
      </w:rPr>
    </w:pPr>
    <w:r>
      <w:rPr>
        <w:lang w:val="fr-BE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4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7899"/>
      <w:gridCol w:w="1848"/>
    </w:tblGrid>
    <w:tr w:rsidR="00DB637F" w:rsidRPr="00C80B22" w14:paraId="2DED1938" w14:textId="77777777" w:rsidTr="00983563">
      <w:tc>
        <w:tcPr>
          <w:tcW w:w="7899" w:type="dxa"/>
        </w:tcPr>
        <w:p w14:paraId="71EC7701" w14:textId="75B96F30" w:rsidR="00DB637F" w:rsidRPr="00F53722" w:rsidRDefault="005555D0" w:rsidP="00906339">
          <w:pPr>
            <w:pStyle w:val="Footer"/>
            <w:rPr>
              <w:rFonts w:ascii="Arial" w:hAnsi="Arial" w:cs="Arial"/>
              <w:noProof/>
              <w:sz w:val="18"/>
              <w:szCs w:val="22"/>
              <w:lang w:val="en-US" w:eastAsia="en-US"/>
            </w:rPr>
          </w:pP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begin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instrText xml:space="preserve"> FILENAME \* MERGEFORMAT </w:instrTex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RFC_NCTS_0136_CUSTDEV3</w:t>
          </w:r>
          <w:r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-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IAR-RTC56118-v</w:t>
          </w:r>
          <w:r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0.1</w:t>
          </w:r>
          <w:r w:rsidR="005024FA"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2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(S</w:t>
          </w:r>
          <w:r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f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R-NPM).docx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end"/>
          </w:r>
        </w:p>
      </w:tc>
      <w:tc>
        <w:tcPr>
          <w:tcW w:w="1848" w:type="dxa"/>
        </w:tcPr>
        <w:p w14:paraId="179E45EB" w14:textId="77777777" w:rsidR="00DB637F" w:rsidRPr="00C80B22" w:rsidRDefault="00DB637F" w:rsidP="00906339">
          <w:pPr>
            <w:pStyle w:val="Footer"/>
            <w:tabs>
              <w:tab w:val="left" w:pos="480"/>
              <w:tab w:val="right" w:pos="2362"/>
            </w:tabs>
            <w:rPr>
              <w:rFonts w:ascii="Arial" w:hAnsi="Arial" w:cs="Arial"/>
              <w:sz w:val="18"/>
              <w:szCs w:val="22"/>
              <w:lang w:eastAsia="en-US"/>
            </w:rPr>
          </w:pP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Page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PAGE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1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 of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NUMPAGES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6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</w:p>
      </w:tc>
    </w:tr>
  </w:tbl>
  <w:p w14:paraId="7BED52CE" w14:textId="77777777" w:rsidR="00DB637F" w:rsidRPr="00C80B22" w:rsidRDefault="00DB637F">
    <w:pPr>
      <w:pStyle w:val="Footer"/>
      <w:rPr>
        <w:lang w:val="fr-B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43E81E" w14:textId="77777777" w:rsidR="00DB637F" w:rsidRDefault="00DB637F" w:rsidP="004D5D73">
      <w:r>
        <w:separator/>
      </w:r>
    </w:p>
  </w:footnote>
  <w:footnote w:type="continuationSeparator" w:id="0">
    <w:p w14:paraId="357990E5" w14:textId="77777777" w:rsidR="00DB637F" w:rsidRDefault="00DB637F" w:rsidP="004D5D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30F295" w14:textId="67D4D6FE" w:rsidR="00FB6409" w:rsidRDefault="001A2476">
    <w:pPr>
      <w:pStyle w:val="Header"/>
    </w:pPr>
    <w:r>
      <w:rPr>
        <w:noProof/>
      </w:rPr>
      <w:pict w14:anchorId="1ECADED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760813" o:spid="_x0000_s400386" type="#_x0000_t136" style="position:absolute;margin-left:0;margin-top:0;width:10in;height:84pt;rotation:315;z-index:-251655168;mso-position-horizontal:center;mso-position-horizontal-relative:margin;mso-position-vertical:center;mso-position-vertical-relative:margin" o:allowincell="f" fillcolor="#9bbb59 [3206]" stroked="f">
          <v:fill opacity=".5"/>
          <v:textpath style="font-family:&quot;EC Square Sans Cond Pro Medium&quot;;font-size:70pt" string="RFC-List.42_SfA-NPM_IMP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55742" w14:textId="2300F0FE" w:rsidR="00DB637F" w:rsidRDefault="001A2476" w:rsidP="00C80B22">
    <w:pPr>
      <w:pStyle w:val="Header"/>
      <w:jc w:val="both"/>
    </w:pPr>
    <w:r>
      <w:rPr>
        <w:noProof/>
      </w:rPr>
      <w:pict w14:anchorId="36A9968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760814" o:spid="_x0000_s400387" type="#_x0000_t136" style="position:absolute;left:0;text-align:left;margin-left:0;margin-top:0;width:10in;height:84pt;rotation:315;z-index:-251653120;mso-position-horizontal:center;mso-position-horizontal-relative:margin;mso-position-vertical:center;mso-position-vertical-relative:margin" o:allowincell="f" fillcolor="#9bbb59 [3206]" stroked="f">
          <v:fill opacity=".5"/>
          <v:textpath style="font-family:&quot;EC Square Sans Cond Pro Medium&quot;;font-size:70pt" string="RFC-List.42_SfA-NPM_IMPL"/>
          <w10:wrap anchorx="margin" anchory="margin"/>
        </v:shape>
      </w:pict>
    </w:r>
    <w:r w:rsidR="00DB637F">
      <w:rPr>
        <w:noProof/>
        <w:lang w:val="en-US"/>
      </w:rPr>
      <w:tab/>
    </w:r>
    <w:r w:rsidR="00DB637F">
      <w:rPr>
        <w:noProof/>
        <w:lang w:val="en-US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60C13C" w14:textId="573AFBF7" w:rsidR="00DB637F" w:rsidRPr="00C80B22" w:rsidRDefault="001A2476" w:rsidP="00871EB2">
    <w:pPr>
      <w:pStyle w:val="Header"/>
    </w:pPr>
    <w:r>
      <w:rPr>
        <w:noProof/>
      </w:rPr>
      <w:pict w14:anchorId="08BD0A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760812" o:spid="_x0000_s400385" type="#_x0000_t136" style="position:absolute;margin-left:0;margin-top:0;width:10in;height:84pt;rotation:315;z-index:-251657216;mso-position-horizontal:center;mso-position-horizontal-relative:margin;mso-position-vertical:center;mso-position-vertical-relative:margin" o:allowincell="f" fillcolor="#9bbb59 [3206]" stroked="f">
          <v:fill opacity=".5"/>
          <v:textpath style="font-family:&quot;EC Square Sans Cond Pro Medium&quot;;font-size:70pt" string="RFC-List.42_SfA-NPM_IMPL"/>
          <w10:wrap anchorx="margin" anchory="margin"/>
        </v:shape>
      </w:pict>
    </w:r>
    <w:r w:rsidR="00DB637F">
      <w:rPr>
        <w:noProof/>
      </w:rPr>
      <w:drawing>
        <wp:inline distT="0" distB="0" distL="0" distR="0" wp14:anchorId="5E0EE260" wp14:editId="35E0685B">
          <wp:extent cx="1571625" cy="447675"/>
          <wp:effectExtent l="0" t="0" r="9525" b="9525"/>
          <wp:docPr id="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1625" cy="4476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248DC"/>
    <w:multiLevelType w:val="hybridMultilevel"/>
    <w:tmpl w:val="20BAF59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3032FF2"/>
    <w:multiLevelType w:val="hybridMultilevel"/>
    <w:tmpl w:val="F4749CC4"/>
    <w:lvl w:ilvl="0" w:tplc="04090011">
      <w:start w:val="1"/>
      <w:numFmt w:val="decimal"/>
      <w:lvlText w:val="%1)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" w15:restartNumberingAfterBreak="0">
    <w:nsid w:val="03A04744"/>
    <w:multiLevelType w:val="hybridMultilevel"/>
    <w:tmpl w:val="9EEE836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AA1C45"/>
    <w:multiLevelType w:val="hybridMultilevel"/>
    <w:tmpl w:val="C2FCC5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8E6F1D"/>
    <w:multiLevelType w:val="hybridMultilevel"/>
    <w:tmpl w:val="E70A0288"/>
    <w:lvl w:ilvl="0" w:tplc="197647D6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5C845D4"/>
    <w:multiLevelType w:val="hybridMultilevel"/>
    <w:tmpl w:val="3454DEBE"/>
    <w:lvl w:ilvl="0" w:tplc="197647D6">
      <w:numFmt w:val="bullet"/>
      <w:lvlText w:val="-"/>
      <w:lvlJc w:val="left"/>
      <w:pPr>
        <w:ind w:left="36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946547E"/>
    <w:multiLevelType w:val="hybridMultilevel"/>
    <w:tmpl w:val="42BE001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556A80"/>
    <w:multiLevelType w:val="hybridMultilevel"/>
    <w:tmpl w:val="F9FE3C36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B0C5AE4"/>
    <w:multiLevelType w:val="hybridMultilevel"/>
    <w:tmpl w:val="FC143A2A"/>
    <w:lvl w:ilvl="0" w:tplc="D908CA82">
      <w:start w:val="1"/>
      <w:numFmt w:val="upperLetter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C034AD0"/>
    <w:multiLevelType w:val="hybridMultilevel"/>
    <w:tmpl w:val="93DCCC86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E0262CF"/>
    <w:multiLevelType w:val="hybridMultilevel"/>
    <w:tmpl w:val="D8721B50"/>
    <w:lvl w:ilvl="0" w:tplc="197647D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6367F8"/>
    <w:multiLevelType w:val="hybridMultilevel"/>
    <w:tmpl w:val="2848D952"/>
    <w:lvl w:ilvl="0" w:tplc="C916CFB4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F0E1A6A"/>
    <w:multiLevelType w:val="hybridMultilevel"/>
    <w:tmpl w:val="B044C82C"/>
    <w:lvl w:ilvl="0" w:tplc="9496E584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04D6BEA"/>
    <w:multiLevelType w:val="hybridMultilevel"/>
    <w:tmpl w:val="694870A4"/>
    <w:lvl w:ilvl="0" w:tplc="197647D6">
      <w:numFmt w:val="bullet"/>
      <w:lvlText w:val="-"/>
      <w:lvlJc w:val="left"/>
      <w:pPr>
        <w:ind w:left="67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3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30" w:hanging="360"/>
      </w:pPr>
      <w:rPr>
        <w:rFonts w:ascii="Wingdings" w:hAnsi="Wingdings" w:hint="default"/>
      </w:rPr>
    </w:lvl>
  </w:abstractNum>
  <w:abstractNum w:abstractNumId="14" w15:restartNumberingAfterBreak="0">
    <w:nsid w:val="21DF2AA7"/>
    <w:multiLevelType w:val="hybridMultilevel"/>
    <w:tmpl w:val="0C7AFA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9F6E00"/>
    <w:multiLevelType w:val="hybridMultilevel"/>
    <w:tmpl w:val="AE1E5D2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7546B6E"/>
    <w:multiLevelType w:val="hybridMultilevel"/>
    <w:tmpl w:val="E72ABCBC"/>
    <w:lvl w:ilvl="0" w:tplc="EDAED6E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2F566C"/>
    <w:multiLevelType w:val="hybridMultilevel"/>
    <w:tmpl w:val="AC746D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5434C9"/>
    <w:multiLevelType w:val="hybridMultilevel"/>
    <w:tmpl w:val="2C04E4F0"/>
    <w:lvl w:ilvl="0" w:tplc="85B62D2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1277300"/>
    <w:multiLevelType w:val="hybridMultilevel"/>
    <w:tmpl w:val="0464E5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8941A2"/>
    <w:multiLevelType w:val="hybridMultilevel"/>
    <w:tmpl w:val="893C316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3C42ED0"/>
    <w:multiLevelType w:val="hybridMultilevel"/>
    <w:tmpl w:val="A3301502"/>
    <w:lvl w:ilvl="0" w:tplc="488A492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4782AEA"/>
    <w:multiLevelType w:val="hybridMultilevel"/>
    <w:tmpl w:val="6172DA20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3" w15:restartNumberingAfterBreak="0">
    <w:nsid w:val="35BD4FB8"/>
    <w:multiLevelType w:val="hybridMultilevel"/>
    <w:tmpl w:val="B7361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7D0080"/>
    <w:multiLevelType w:val="hybridMultilevel"/>
    <w:tmpl w:val="A54AA9C6"/>
    <w:lvl w:ilvl="0" w:tplc="4DA65AD2">
      <w:start w:val="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  <w:color w:val="auto"/>
        <w:sz w:val="2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7E330EB"/>
    <w:multiLevelType w:val="hybridMultilevel"/>
    <w:tmpl w:val="C902D440"/>
    <w:lvl w:ilvl="0" w:tplc="0409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6" w15:restartNumberingAfterBreak="0">
    <w:nsid w:val="3879492C"/>
    <w:multiLevelType w:val="hybridMultilevel"/>
    <w:tmpl w:val="79C26F42"/>
    <w:lvl w:ilvl="0" w:tplc="931882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9287F2F"/>
    <w:multiLevelType w:val="hybridMultilevel"/>
    <w:tmpl w:val="7248D29E"/>
    <w:lvl w:ilvl="0" w:tplc="9496E584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A5D3039"/>
    <w:multiLevelType w:val="hybridMultilevel"/>
    <w:tmpl w:val="2B583CF6"/>
    <w:lvl w:ilvl="0" w:tplc="FA4A8746">
      <w:start w:val="1"/>
      <w:numFmt w:val="decimal"/>
      <w:lvlText w:val="%1)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9" w15:restartNumberingAfterBreak="0">
    <w:nsid w:val="3C23544B"/>
    <w:multiLevelType w:val="hybridMultilevel"/>
    <w:tmpl w:val="46B025D2"/>
    <w:lvl w:ilvl="0" w:tplc="CCFC8C06">
      <w:start w:val="1"/>
      <w:numFmt w:val="upperLetter"/>
      <w:lvlText w:val="%1."/>
      <w:lvlJc w:val="left"/>
      <w:pPr>
        <w:ind w:left="360" w:firstLine="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4D4466C"/>
    <w:multiLevelType w:val="hybridMultilevel"/>
    <w:tmpl w:val="88F47B5C"/>
    <w:lvl w:ilvl="0" w:tplc="55FE64D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DFD34E4"/>
    <w:multiLevelType w:val="hybridMultilevel"/>
    <w:tmpl w:val="D59651C6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551F4EA8"/>
    <w:multiLevelType w:val="hybridMultilevel"/>
    <w:tmpl w:val="3A1EEA02"/>
    <w:lvl w:ilvl="0" w:tplc="931882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8422B38"/>
    <w:multiLevelType w:val="hybridMultilevel"/>
    <w:tmpl w:val="83980722"/>
    <w:lvl w:ilvl="0" w:tplc="197647D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AE26753"/>
    <w:multiLevelType w:val="hybridMultilevel"/>
    <w:tmpl w:val="288E58D8"/>
    <w:lvl w:ilvl="0" w:tplc="9496E584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FB44928"/>
    <w:multiLevelType w:val="hybridMultilevel"/>
    <w:tmpl w:val="E7DEBC52"/>
    <w:lvl w:ilvl="0" w:tplc="0C464BC8">
      <w:start w:val="1"/>
      <w:numFmt w:val="bullet"/>
      <w:pStyle w:val="Link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D579B0"/>
    <w:multiLevelType w:val="hybridMultilevel"/>
    <w:tmpl w:val="A9AE08C0"/>
    <w:lvl w:ilvl="0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7" w15:restartNumberingAfterBreak="0">
    <w:nsid w:val="62D24E5F"/>
    <w:multiLevelType w:val="hybridMultilevel"/>
    <w:tmpl w:val="2188E96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>
      <w:start w:val="1"/>
      <w:numFmt w:val="decimal"/>
      <w:lvlText w:val="%4."/>
      <w:lvlJc w:val="left"/>
      <w:pPr>
        <w:ind w:left="3240" w:hanging="360"/>
      </w:pPr>
    </w:lvl>
    <w:lvl w:ilvl="4" w:tplc="FFFFFFFF">
      <w:start w:val="1"/>
      <w:numFmt w:val="lowerLetter"/>
      <w:lvlText w:val="%5."/>
      <w:lvlJc w:val="left"/>
      <w:pPr>
        <w:ind w:left="3960" w:hanging="360"/>
      </w:pPr>
    </w:lvl>
    <w:lvl w:ilvl="5" w:tplc="FFFFFFFF">
      <w:start w:val="1"/>
      <w:numFmt w:val="lowerRoman"/>
      <w:lvlText w:val="%6."/>
      <w:lvlJc w:val="right"/>
      <w:pPr>
        <w:ind w:left="4680" w:hanging="180"/>
      </w:pPr>
    </w:lvl>
    <w:lvl w:ilvl="6" w:tplc="FFFFFFFF">
      <w:start w:val="1"/>
      <w:numFmt w:val="decimal"/>
      <w:lvlText w:val="%7."/>
      <w:lvlJc w:val="left"/>
      <w:pPr>
        <w:ind w:left="5400" w:hanging="360"/>
      </w:pPr>
    </w:lvl>
    <w:lvl w:ilvl="7" w:tplc="FFFFFFFF">
      <w:start w:val="1"/>
      <w:numFmt w:val="lowerLetter"/>
      <w:lvlText w:val="%8."/>
      <w:lvlJc w:val="left"/>
      <w:pPr>
        <w:ind w:left="6120" w:hanging="360"/>
      </w:pPr>
    </w:lvl>
    <w:lvl w:ilvl="8" w:tplc="FFFFFFFF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4583D53"/>
    <w:multiLevelType w:val="hybridMultilevel"/>
    <w:tmpl w:val="411E66D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665763E2"/>
    <w:multiLevelType w:val="hybridMultilevel"/>
    <w:tmpl w:val="690673CE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0" w15:restartNumberingAfterBreak="0">
    <w:nsid w:val="69220905"/>
    <w:multiLevelType w:val="hybridMultilevel"/>
    <w:tmpl w:val="6248EE7C"/>
    <w:lvl w:ilvl="0" w:tplc="66682860">
      <w:start w:val="2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D2164E5"/>
    <w:multiLevelType w:val="hybridMultilevel"/>
    <w:tmpl w:val="8ADC80D6"/>
    <w:lvl w:ilvl="0" w:tplc="9496E58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DBF7D17"/>
    <w:multiLevelType w:val="hybridMultilevel"/>
    <w:tmpl w:val="62F4BA4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1550772"/>
    <w:multiLevelType w:val="hybridMultilevel"/>
    <w:tmpl w:val="ADE25B7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2950F84"/>
    <w:multiLevelType w:val="hybridMultilevel"/>
    <w:tmpl w:val="E7B4A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4B04E09"/>
    <w:multiLevelType w:val="hybridMultilevel"/>
    <w:tmpl w:val="BC127A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6416FBB"/>
    <w:multiLevelType w:val="hybridMultilevel"/>
    <w:tmpl w:val="E7BCAF44"/>
    <w:lvl w:ilvl="0" w:tplc="4170E7A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73635FC"/>
    <w:multiLevelType w:val="hybridMultilevel"/>
    <w:tmpl w:val="FC143A2A"/>
    <w:lvl w:ilvl="0" w:tplc="FFFFFFFF">
      <w:start w:val="1"/>
      <w:numFmt w:val="upperLetter"/>
      <w:lvlText w:val="%1."/>
      <w:lvlJc w:val="left"/>
      <w:pPr>
        <w:ind w:left="360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7BC3028"/>
    <w:multiLevelType w:val="hybridMultilevel"/>
    <w:tmpl w:val="54F2234C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 w15:restartNumberingAfterBreak="0">
    <w:nsid w:val="79BF6AFC"/>
    <w:multiLevelType w:val="hybridMultilevel"/>
    <w:tmpl w:val="240C386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E10789E"/>
    <w:multiLevelType w:val="hybridMultilevel"/>
    <w:tmpl w:val="0A1051DC"/>
    <w:lvl w:ilvl="0" w:tplc="197647D6">
      <w:numFmt w:val="bullet"/>
      <w:lvlText w:val="-"/>
      <w:lvlJc w:val="left"/>
      <w:pPr>
        <w:ind w:left="36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7F08331C"/>
    <w:multiLevelType w:val="hybridMultilevel"/>
    <w:tmpl w:val="F4F4EA4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2" w15:restartNumberingAfterBreak="0">
    <w:nsid w:val="7F8A240D"/>
    <w:multiLevelType w:val="hybridMultilevel"/>
    <w:tmpl w:val="8E6C47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57273300">
    <w:abstractNumId w:val="35"/>
  </w:num>
  <w:num w:numId="2" w16cid:durableId="1678146791">
    <w:abstractNumId w:val="1"/>
  </w:num>
  <w:num w:numId="3" w16cid:durableId="679281448">
    <w:abstractNumId w:val="17"/>
  </w:num>
  <w:num w:numId="4" w16cid:durableId="1331836577">
    <w:abstractNumId w:val="42"/>
  </w:num>
  <w:num w:numId="5" w16cid:durableId="1463108977">
    <w:abstractNumId w:val="11"/>
  </w:num>
  <w:num w:numId="6" w16cid:durableId="1178883023">
    <w:abstractNumId w:val="38"/>
  </w:num>
  <w:num w:numId="7" w16cid:durableId="1726836184">
    <w:abstractNumId w:val="26"/>
  </w:num>
  <w:num w:numId="8" w16cid:durableId="1524320951">
    <w:abstractNumId w:val="32"/>
  </w:num>
  <w:num w:numId="9" w16cid:durableId="1926180375">
    <w:abstractNumId w:val="10"/>
  </w:num>
  <w:num w:numId="10" w16cid:durableId="297220765">
    <w:abstractNumId w:val="33"/>
  </w:num>
  <w:num w:numId="11" w16cid:durableId="2123837410">
    <w:abstractNumId w:val="9"/>
  </w:num>
  <w:num w:numId="12" w16cid:durableId="1037125257">
    <w:abstractNumId w:val="48"/>
  </w:num>
  <w:num w:numId="13" w16cid:durableId="1294143331">
    <w:abstractNumId w:val="31"/>
  </w:num>
  <w:num w:numId="14" w16cid:durableId="1714380208">
    <w:abstractNumId w:val="3"/>
  </w:num>
  <w:num w:numId="15" w16cid:durableId="1912427999">
    <w:abstractNumId w:val="18"/>
  </w:num>
  <w:num w:numId="16" w16cid:durableId="124278295">
    <w:abstractNumId w:val="28"/>
  </w:num>
  <w:num w:numId="17" w16cid:durableId="2100521939">
    <w:abstractNumId w:val="21"/>
  </w:num>
  <w:num w:numId="18" w16cid:durableId="1752895619">
    <w:abstractNumId w:val="46"/>
  </w:num>
  <w:num w:numId="19" w16cid:durableId="41104366">
    <w:abstractNumId w:val="45"/>
  </w:num>
  <w:num w:numId="20" w16cid:durableId="397289759">
    <w:abstractNumId w:val="20"/>
  </w:num>
  <w:num w:numId="21" w16cid:durableId="304438078">
    <w:abstractNumId w:val="14"/>
  </w:num>
  <w:num w:numId="22" w16cid:durableId="1256087410">
    <w:abstractNumId w:val="43"/>
  </w:num>
  <w:num w:numId="23" w16cid:durableId="1665665661">
    <w:abstractNumId w:val="51"/>
  </w:num>
  <w:num w:numId="24" w16cid:durableId="1803038019">
    <w:abstractNumId w:val="0"/>
  </w:num>
  <w:num w:numId="25" w16cid:durableId="247228326">
    <w:abstractNumId w:val="22"/>
  </w:num>
  <w:num w:numId="26" w16cid:durableId="1092700086">
    <w:abstractNumId w:val="41"/>
  </w:num>
  <w:num w:numId="27" w16cid:durableId="199318622">
    <w:abstractNumId w:val="27"/>
  </w:num>
  <w:num w:numId="28" w16cid:durableId="251814850">
    <w:abstractNumId w:val="12"/>
  </w:num>
  <w:num w:numId="29" w16cid:durableId="705526982">
    <w:abstractNumId w:val="34"/>
  </w:num>
  <w:num w:numId="30" w16cid:durableId="768114540">
    <w:abstractNumId w:val="15"/>
  </w:num>
  <w:num w:numId="31" w16cid:durableId="211120158">
    <w:abstractNumId w:val="7"/>
  </w:num>
  <w:num w:numId="32" w16cid:durableId="1603100636">
    <w:abstractNumId w:val="25"/>
  </w:num>
  <w:num w:numId="33" w16cid:durableId="2113013700">
    <w:abstractNumId w:val="8"/>
  </w:num>
  <w:num w:numId="34" w16cid:durableId="1103496048">
    <w:abstractNumId w:val="52"/>
  </w:num>
  <w:num w:numId="35" w16cid:durableId="1305506318">
    <w:abstractNumId w:val="36"/>
  </w:num>
  <w:num w:numId="36" w16cid:durableId="596059689">
    <w:abstractNumId w:val="23"/>
  </w:num>
  <w:num w:numId="37" w16cid:durableId="691491748">
    <w:abstractNumId w:val="44"/>
  </w:num>
  <w:num w:numId="38" w16cid:durableId="1398749776">
    <w:abstractNumId w:val="47"/>
  </w:num>
  <w:num w:numId="39" w16cid:durableId="945696426">
    <w:abstractNumId w:val="2"/>
  </w:num>
  <w:num w:numId="40" w16cid:durableId="1576940154">
    <w:abstractNumId w:val="19"/>
  </w:num>
  <w:num w:numId="41" w16cid:durableId="1897661678">
    <w:abstractNumId w:val="2"/>
  </w:num>
  <w:num w:numId="42" w16cid:durableId="288509963">
    <w:abstractNumId w:val="49"/>
  </w:num>
  <w:num w:numId="43" w16cid:durableId="1344356216">
    <w:abstractNumId w:val="6"/>
  </w:num>
  <w:num w:numId="44" w16cid:durableId="531110071">
    <w:abstractNumId w:val="40"/>
  </w:num>
  <w:num w:numId="45" w16cid:durableId="1986274439">
    <w:abstractNumId w:val="4"/>
  </w:num>
  <w:num w:numId="46" w16cid:durableId="1535851961">
    <w:abstractNumId w:val="13"/>
  </w:num>
  <w:num w:numId="47" w16cid:durableId="1828473446">
    <w:abstractNumId w:val="39"/>
  </w:num>
  <w:num w:numId="48" w16cid:durableId="1757631397">
    <w:abstractNumId w:val="5"/>
  </w:num>
  <w:num w:numId="49" w16cid:durableId="578486674">
    <w:abstractNumId w:val="50"/>
  </w:num>
  <w:num w:numId="50" w16cid:durableId="1849754823">
    <w:abstractNumId w:val="29"/>
  </w:num>
  <w:num w:numId="51" w16cid:durableId="1968706178">
    <w:abstractNumId w:val="24"/>
  </w:num>
  <w:num w:numId="52" w16cid:durableId="683289248">
    <w:abstractNumId w:val="16"/>
  </w:num>
  <w:num w:numId="53" w16cid:durableId="1579244367">
    <w:abstractNumId w:val="30"/>
  </w:num>
  <w:num w:numId="54" w16cid:durableId="738401255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ShadeFormData/>
  <w:characterSpacingControl w:val="doNotCompress"/>
  <w:hdrShapeDefaults>
    <o:shapedefaults v:ext="edit" spidmax="400388"/>
    <o:shapelayout v:ext="edit">
      <o:idmap v:ext="edit" data="39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IRF"/>
  </w:docVars>
  <w:rsids>
    <w:rsidRoot w:val="00C20993"/>
    <w:rsid w:val="00001077"/>
    <w:rsid w:val="000034AE"/>
    <w:rsid w:val="00003C14"/>
    <w:rsid w:val="00004215"/>
    <w:rsid w:val="00004A83"/>
    <w:rsid w:val="00004E4A"/>
    <w:rsid w:val="00004F63"/>
    <w:rsid w:val="00005180"/>
    <w:rsid w:val="0000545E"/>
    <w:rsid w:val="0000561D"/>
    <w:rsid w:val="00005DF0"/>
    <w:rsid w:val="000072F7"/>
    <w:rsid w:val="000108AF"/>
    <w:rsid w:val="00010C66"/>
    <w:rsid w:val="00010C92"/>
    <w:rsid w:val="00010CDC"/>
    <w:rsid w:val="00010E7C"/>
    <w:rsid w:val="00010FD1"/>
    <w:rsid w:val="00011AD0"/>
    <w:rsid w:val="00011B5D"/>
    <w:rsid w:val="0001250D"/>
    <w:rsid w:val="00012D76"/>
    <w:rsid w:val="00012F61"/>
    <w:rsid w:val="000133C5"/>
    <w:rsid w:val="00014658"/>
    <w:rsid w:val="00015C08"/>
    <w:rsid w:val="00016623"/>
    <w:rsid w:val="00017491"/>
    <w:rsid w:val="00017783"/>
    <w:rsid w:val="000214A2"/>
    <w:rsid w:val="000214B7"/>
    <w:rsid w:val="00021EBB"/>
    <w:rsid w:val="00021ED9"/>
    <w:rsid w:val="000239E8"/>
    <w:rsid w:val="00023D84"/>
    <w:rsid w:val="00025212"/>
    <w:rsid w:val="00025936"/>
    <w:rsid w:val="00026EEA"/>
    <w:rsid w:val="00027571"/>
    <w:rsid w:val="00027FBF"/>
    <w:rsid w:val="0003197D"/>
    <w:rsid w:val="00031AB4"/>
    <w:rsid w:val="000328C7"/>
    <w:rsid w:val="000328CF"/>
    <w:rsid w:val="000333AD"/>
    <w:rsid w:val="000340EB"/>
    <w:rsid w:val="0003486D"/>
    <w:rsid w:val="0003513C"/>
    <w:rsid w:val="00035641"/>
    <w:rsid w:val="00035A5A"/>
    <w:rsid w:val="00035D71"/>
    <w:rsid w:val="0003657A"/>
    <w:rsid w:val="00037E26"/>
    <w:rsid w:val="000403C0"/>
    <w:rsid w:val="00041C6D"/>
    <w:rsid w:val="00042CAA"/>
    <w:rsid w:val="000430CD"/>
    <w:rsid w:val="00043144"/>
    <w:rsid w:val="000433B1"/>
    <w:rsid w:val="00043692"/>
    <w:rsid w:val="000439C2"/>
    <w:rsid w:val="00043BD4"/>
    <w:rsid w:val="000440A7"/>
    <w:rsid w:val="00045E25"/>
    <w:rsid w:val="000469A9"/>
    <w:rsid w:val="0004792F"/>
    <w:rsid w:val="00051389"/>
    <w:rsid w:val="0005157A"/>
    <w:rsid w:val="00051715"/>
    <w:rsid w:val="00051AA6"/>
    <w:rsid w:val="00051B57"/>
    <w:rsid w:val="00051DBD"/>
    <w:rsid w:val="00051E86"/>
    <w:rsid w:val="00051EC3"/>
    <w:rsid w:val="00051FD4"/>
    <w:rsid w:val="000525B1"/>
    <w:rsid w:val="00054115"/>
    <w:rsid w:val="00054182"/>
    <w:rsid w:val="00054836"/>
    <w:rsid w:val="00054FD8"/>
    <w:rsid w:val="00055083"/>
    <w:rsid w:val="00055B1D"/>
    <w:rsid w:val="0005674B"/>
    <w:rsid w:val="00056799"/>
    <w:rsid w:val="00056AF3"/>
    <w:rsid w:val="0005709F"/>
    <w:rsid w:val="00057E8A"/>
    <w:rsid w:val="0006068D"/>
    <w:rsid w:val="000618F7"/>
    <w:rsid w:val="00061A20"/>
    <w:rsid w:val="00061B7C"/>
    <w:rsid w:val="0006231B"/>
    <w:rsid w:val="0006321E"/>
    <w:rsid w:val="00063288"/>
    <w:rsid w:val="00064B29"/>
    <w:rsid w:val="00064D4D"/>
    <w:rsid w:val="000655BA"/>
    <w:rsid w:val="000656F1"/>
    <w:rsid w:val="00066633"/>
    <w:rsid w:val="0006673F"/>
    <w:rsid w:val="000671BC"/>
    <w:rsid w:val="00067209"/>
    <w:rsid w:val="00067545"/>
    <w:rsid w:val="000701F8"/>
    <w:rsid w:val="00071450"/>
    <w:rsid w:val="000716C3"/>
    <w:rsid w:val="00071B47"/>
    <w:rsid w:val="00071F03"/>
    <w:rsid w:val="00072109"/>
    <w:rsid w:val="00073076"/>
    <w:rsid w:val="000730C8"/>
    <w:rsid w:val="00073AFB"/>
    <w:rsid w:val="00073D90"/>
    <w:rsid w:val="00073E44"/>
    <w:rsid w:val="00074158"/>
    <w:rsid w:val="00074343"/>
    <w:rsid w:val="00074A7F"/>
    <w:rsid w:val="00074C44"/>
    <w:rsid w:val="00076894"/>
    <w:rsid w:val="00076CB8"/>
    <w:rsid w:val="00080CD4"/>
    <w:rsid w:val="00082ECE"/>
    <w:rsid w:val="000831AE"/>
    <w:rsid w:val="00083F19"/>
    <w:rsid w:val="000847F4"/>
    <w:rsid w:val="00084D7F"/>
    <w:rsid w:val="00085EDE"/>
    <w:rsid w:val="0008661E"/>
    <w:rsid w:val="0008725E"/>
    <w:rsid w:val="000872E7"/>
    <w:rsid w:val="0008733D"/>
    <w:rsid w:val="00087BAC"/>
    <w:rsid w:val="000900D6"/>
    <w:rsid w:val="00091D4F"/>
    <w:rsid w:val="0009263C"/>
    <w:rsid w:val="0009271D"/>
    <w:rsid w:val="00092D95"/>
    <w:rsid w:val="0009367D"/>
    <w:rsid w:val="000943CD"/>
    <w:rsid w:val="000946A7"/>
    <w:rsid w:val="00094C38"/>
    <w:rsid w:val="000954C3"/>
    <w:rsid w:val="000959EF"/>
    <w:rsid w:val="000966B1"/>
    <w:rsid w:val="00096984"/>
    <w:rsid w:val="0009726D"/>
    <w:rsid w:val="0009779D"/>
    <w:rsid w:val="000A009F"/>
    <w:rsid w:val="000A0866"/>
    <w:rsid w:val="000A189E"/>
    <w:rsid w:val="000A28E9"/>
    <w:rsid w:val="000A4161"/>
    <w:rsid w:val="000A443E"/>
    <w:rsid w:val="000A4BA4"/>
    <w:rsid w:val="000A4F68"/>
    <w:rsid w:val="000A574C"/>
    <w:rsid w:val="000A5B08"/>
    <w:rsid w:val="000A79C2"/>
    <w:rsid w:val="000A7E39"/>
    <w:rsid w:val="000B0436"/>
    <w:rsid w:val="000B0B06"/>
    <w:rsid w:val="000B0F4B"/>
    <w:rsid w:val="000B1692"/>
    <w:rsid w:val="000B22A3"/>
    <w:rsid w:val="000B2483"/>
    <w:rsid w:val="000B2FA7"/>
    <w:rsid w:val="000B3056"/>
    <w:rsid w:val="000B382D"/>
    <w:rsid w:val="000B4054"/>
    <w:rsid w:val="000B43C2"/>
    <w:rsid w:val="000B594D"/>
    <w:rsid w:val="000B5B18"/>
    <w:rsid w:val="000B6147"/>
    <w:rsid w:val="000B6770"/>
    <w:rsid w:val="000B6E3A"/>
    <w:rsid w:val="000B7270"/>
    <w:rsid w:val="000B74FA"/>
    <w:rsid w:val="000B767D"/>
    <w:rsid w:val="000C0175"/>
    <w:rsid w:val="000C0CDF"/>
    <w:rsid w:val="000C0D89"/>
    <w:rsid w:val="000C157C"/>
    <w:rsid w:val="000C2159"/>
    <w:rsid w:val="000C3B01"/>
    <w:rsid w:val="000C5F28"/>
    <w:rsid w:val="000C6F03"/>
    <w:rsid w:val="000C7F11"/>
    <w:rsid w:val="000D140D"/>
    <w:rsid w:val="000D1D3E"/>
    <w:rsid w:val="000D26B9"/>
    <w:rsid w:val="000D2B44"/>
    <w:rsid w:val="000D3765"/>
    <w:rsid w:val="000D3FB4"/>
    <w:rsid w:val="000D4AD9"/>
    <w:rsid w:val="000D633A"/>
    <w:rsid w:val="000D6CCE"/>
    <w:rsid w:val="000D6D35"/>
    <w:rsid w:val="000D78E2"/>
    <w:rsid w:val="000D7B94"/>
    <w:rsid w:val="000D7BA8"/>
    <w:rsid w:val="000E0321"/>
    <w:rsid w:val="000E0DA8"/>
    <w:rsid w:val="000E0EA7"/>
    <w:rsid w:val="000E1661"/>
    <w:rsid w:val="000E17C5"/>
    <w:rsid w:val="000E220D"/>
    <w:rsid w:val="000E28DD"/>
    <w:rsid w:val="000E4CD6"/>
    <w:rsid w:val="000E59A4"/>
    <w:rsid w:val="000E5B08"/>
    <w:rsid w:val="000E7459"/>
    <w:rsid w:val="000E790C"/>
    <w:rsid w:val="000E7E26"/>
    <w:rsid w:val="000F0304"/>
    <w:rsid w:val="000F1147"/>
    <w:rsid w:val="000F1E27"/>
    <w:rsid w:val="000F2197"/>
    <w:rsid w:val="000F2673"/>
    <w:rsid w:val="000F3ACB"/>
    <w:rsid w:val="000F46E9"/>
    <w:rsid w:val="000F4D6D"/>
    <w:rsid w:val="000F5199"/>
    <w:rsid w:val="000F56A9"/>
    <w:rsid w:val="000F58D2"/>
    <w:rsid w:val="000F6338"/>
    <w:rsid w:val="00100467"/>
    <w:rsid w:val="00100592"/>
    <w:rsid w:val="00101439"/>
    <w:rsid w:val="00101CED"/>
    <w:rsid w:val="00102719"/>
    <w:rsid w:val="0010291D"/>
    <w:rsid w:val="00103CD7"/>
    <w:rsid w:val="00104665"/>
    <w:rsid w:val="001048A0"/>
    <w:rsid w:val="00105115"/>
    <w:rsid w:val="001056BE"/>
    <w:rsid w:val="0010717B"/>
    <w:rsid w:val="0010753D"/>
    <w:rsid w:val="001076B7"/>
    <w:rsid w:val="00107A4B"/>
    <w:rsid w:val="00107C65"/>
    <w:rsid w:val="00107E69"/>
    <w:rsid w:val="00110789"/>
    <w:rsid w:val="001108FD"/>
    <w:rsid w:val="0011094D"/>
    <w:rsid w:val="00111484"/>
    <w:rsid w:val="0011179D"/>
    <w:rsid w:val="001122D5"/>
    <w:rsid w:val="0011287B"/>
    <w:rsid w:val="00112C32"/>
    <w:rsid w:val="00112FBF"/>
    <w:rsid w:val="00113BFA"/>
    <w:rsid w:val="001140DF"/>
    <w:rsid w:val="00115CB5"/>
    <w:rsid w:val="00116D54"/>
    <w:rsid w:val="0011712C"/>
    <w:rsid w:val="00117416"/>
    <w:rsid w:val="00120130"/>
    <w:rsid w:val="001203F4"/>
    <w:rsid w:val="0012129F"/>
    <w:rsid w:val="00121543"/>
    <w:rsid w:val="00122521"/>
    <w:rsid w:val="001235BD"/>
    <w:rsid w:val="00123E78"/>
    <w:rsid w:val="001244E3"/>
    <w:rsid w:val="001249FA"/>
    <w:rsid w:val="00124F73"/>
    <w:rsid w:val="001254E0"/>
    <w:rsid w:val="001269D1"/>
    <w:rsid w:val="00127134"/>
    <w:rsid w:val="00127254"/>
    <w:rsid w:val="0012740D"/>
    <w:rsid w:val="001278B7"/>
    <w:rsid w:val="00127C46"/>
    <w:rsid w:val="00130617"/>
    <w:rsid w:val="001307A9"/>
    <w:rsid w:val="00131407"/>
    <w:rsid w:val="00131CEE"/>
    <w:rsid w:val="00132798"/>
    <w:rsid w:val="001328B9"/>
    <w:rsid w:val="001329BA"/>
    <w:rsid w:val="00132E44"/>
    <w:rsid w:val="00133C4B"/>
    <w:rsid w:val="00133F01"/>
    <w:rsid w:val="0013598A"/>
    <w:rsid w:val="00135D4F"/>
    <w:rsid w:val="001360F8"/>
    <w:rsid w:val="001365AA"/>
    <w:rsid w:val="0013661B"/>
    <w:rsid w:val="001367CF"/>
    <w:rsid w:val="001372E2"/>
    <w:rsid w:val="00137F25"/>
    <w:rsid w:val="00140DDF"/>
    <w:rsid w:val="00140E8F"/>
    <w:rsid w:val="00141C2F"/>
    <w:rsid w:val="00142311"/>
    <w:rsid w:val="00142496"/>
    <w:rsid w:val="0014386E"/>
    <w:rsid w:val="0014394A"/>
    <w:rsid w:val="001449AC"/>
    <w:rsid w:val="00145FB8"/>
    <w:rsid w:val="00146438"/>
    <w:rsid w:val="00150E11"/>
    <w:rsid w:val="001515D1"/>
    <w:rsid w:val="00151E7F"/>
    <w:rsid w:val="0015289C"/>
    <w:rsid w:val="00152FE4"/>
    <w:rsid w:val="001533BA"/>
    <w:rsid w:val="0015379E"/>
    <w:rsid w:val="001543E5"/>
    <w:rsid w:val="00154D86"/>
    <w:rsid w:val="00156929"/>
    <w:rsid w:val="001570D7"/>
    <w:rsid w:val="0015720D"/>
    <w:rsid w:val="00157BA8"/>
    <w:rsid w:val="00160190"/>
    <w:rsid w:val="00160582"/>
    <w:rsid w:val="00162D2F"/>
    <w:rsid w:val="00162D85"/>
    <w:rsid w:val="0016301D"/>
    <w:rsid w:val="001632FC"/>
    <w:rsid w:val="00163EE7"/>
    <w:rsid w:val="00163F32"/>
    <w:rsid w:val="00164279"/>
    <w:rsid w:val="00164705"/>
    <w:rsid w:val="00164B97"/>
    <w:rsid w:val="00164C82"/>
    <w:rsid w:val="00164E27"/>
    <w:rsid w:val="00165371"/>
    <w:rsid w:val="00166012"/>
    <w:rsid w:val="00166016"/>
    <w:rsid w:val="00166176"/>
    <w:rsid w:val="0016739D"/>
    <w:rsid w:val="001700C6"/>
    <w:rsid w:val="001713D6"/>
    <w:rsid w:val="00171704"/>
    <w:rsid w:val="00171B9E"/>
    <w:rsid w:val="00172114"/>
    <w:rsid w:val="001727A2"/>
    <w:rsid w:val="00173970"/>
    <w:rsid w:val="00174698"/>
    <w:rsid w:val="00174880"/>
    <w:rsid w:val="00174BC5"/>
    <w:rsid w:val="00174CF6"/>
    <w:rsid w:val="00174E60"/>
    <w:rsid w:val="00175AE3"/>
    <w:rsid w:val="00175B40"/>
    <w:rsid w:val="00175B93"/>
    <w:rsid w:val="001764DF"/>
    <w:rsid w:val="00176864"/>
    <w:rsid w:val="00176A94"/>
    <w:rsid w:val="00176E83"/>
    <w:rsid w:val="00176EE5"/>
    <w:rsid w:val="0017790E"/>
    <w:rsid w:val="00180F9A"/>
    <w:rsid w:val="00181E6C"/>
    <w:rsid w:val="00181FFE"/>
    <w:rsid w:val="00182755"/>
    <w:rsid w:val="00182C2F"/>
    <w:rsid w:val="00182C80"/>
    <w:rsid w:val="0018693F"/>
    <w:rsid w:val="00186FB6"/>
    <w:rsid w:val="001878CD"/>
    <w:rsid w:val="001907D5"/>
    <w:rsid w:val="001913E6"/>
    <w:rsid w:val="00191E1A"/>
    <w:rsid w:val="00192069"/>
    <w:rsid w:val="00192EDE"/>
    <w:rsid w:val="00193864"/>
    <w:rsid w:val="00193CF5"/>
    <w:rsid w:val="0019432D"/>
    <w:rsid w:val="00194773"/>
    <w:rsid w:val="00194823"/>
    <w:rsid w:val="0019490C"/>
    <w:rsid w:val="0019493A"/>
    <w:rsid w:val="0019524D"/>
    <w:rsid w:val="0019600E"/>
    <w:rsid w:val="00196023"/>
    <w:rsid w:val="00197A88"/>
    <w:rsid w:val="00197C41"/>
    <w:rsid w:val="001A0A9B"/>
    <w:rsid w:val="001A0EEF"/>
    <w:rsid w:val="001A1532"/>
    <w:rsid w:val="001A2476"/>
    <w:rsid w:val="001A2885"/>
    <w:rsid w:val="001A303D"/>
    <w:rsid w:val="001A3196"/>
    <w:rsid w:val="001A3544"/>
    <w:rsid w:val="001A4218"/>
    <w:rsid w:val="001A45C4"/>
    <w:rsid w:val="001A4B97"/>
    <w:rsid w:val="001A59E7"/>
    <w:rsid w:val="001A61FE"/>
    <w:rsid w:val="001A638B"/>
    <w:rsid w:val="001A6B9C"/>
    <w:rsid w:val="001A6CC6"/>
    <w:rsid w:val="001A6CFE"/>
    <w:rsid w:val="001A75C1"/>
    <w:rsid w:val="001A7DAD"/>
    <w:rsid w:val="001A7E5E"/>
    <w:rsid w:val="001B00A5"/>
    <w:rsid w:val="001B047A"/>
    <w:rsid w:val="001B08C7"/>
    <w:rsid w:val="001B133B"/>
    <w:rsid w:val="001B2708"/>
    <w:rsid w:val="001B2C8D"/>
    <w:rsid w:val="001B3E5C"/>
    <w:rsid w:val="001B4001"/>
    <w:rsid w:val="001B4814"/>
    <w:rsid w:val="001B586B"/>
    <w:rsid w:val="001B67B4"/>
    <w:rsid w:val="001B6859"/>
    <w:rsid w:val="001B6C1D"/>
    <w:rsid w:val="001B774B"/>
    <w:rsid w:val="001B7AFF"/>
    <w:rsid w:val="001C0817"/>
    <w:rsid w:val="001C0AC3"/>
    <w:rsid w:val="001C0B3C"/>
    <w:rsid w:val="001C15FE"/>
    <w:rsid w:val="001C2E11"/>
    <w:rsid w:val="001C3A5E"/>
    <w:rsid w:val="001C45F2"/>
    <w:rsid w:val="001C4723"/>
    <w:rsid w:val="001C5B80"/>
    <w:rsid w:val="001C79E1"/>
    <w:rsid w:val="001D0C88"/>
    <w:rsid w:val="001D104D"/>
    <w:rsid w:val="001D12A2"/>
    <w:rsid w:val="001D2F43"/>
    <w:rsid w:val="001D317D"/>
    <w:rsid w:val="001D317F"/>
    <w:rsid w:val="001D5974"/>
    <w:rsid w:val="001D6E62"/>
    <w:rsid w:val="001D74D3"/>
    <w:rsid w:val="001E0497"/>
    <w:rsid w:val="001E063D"/>
    <w:rsid w:val="001E1272"/>
    <w:rsid w:val="001E1CBE"/>
    <w:rsid w:val="001E2734"/>
    <w:rsid w:val="001E2A55"/>
    <w:rsid w:val="001E2DCA"/>
    <w:rsid w:val="001E36D6"/>
    <w:rsid w:val="001E4645"/>
    <w:rsid w:val="001E60AA"/>
    <w:rsid w:val="001E60F1"/>
    <w:rsid w:val="001E6A51"/>
    <w:rsid w:val="001F0499"/>
    <w:rsid w:val="001F0859"/>
    <w:rsid w:val="001F16BA"/>
    <w:rsid w:val="001F1F36"/>
    <w:rsid w:val="001F32C0"/>
    <w:rsid w:val="001F3386"/>
    <w:rsid w:val="001F4091"/>
    <w:rsid w:val="001F45E1"/>
    <w:rsid w:val="001F54C8"/>
    <w:rsid w:val="001F5CB1"/>
    <w:rsid w:val="001F5D0E"/>
    <w:rsid w:val="001F6035"/>
    <w:rsid w:val="0020018C"/>
    <w:rsid w:val="002010D6"/>
    <w:rsid w:val="00201607"/>
    <w:rsid w:val="002023A2"/>
    <w:rsid w:val="002024FE"/>
    <w:rsid w:val="00202600"/>
    <w:rsid w:val="00202906"/>
    <w:rsid w:val="00202E95"/>
    <w:rsid w:val="00203A8F"/>
    <w:rsid w:val="002043BE"/>
    <w:rsid w:val="002045B5"/>
    <w:rsid w:val="00204B88"/>
    <w:rsid w:val="00204CE7"/>
    <w:rsid w:val="00204E64"/>
    <w:rsid w:val="002053B0"/>
    <w:rsid w:val="002056DD"/>
    <w:rsid w:val="002057A6"/>
    <w:rsid w:val="00206DAD"/>
    <w:rsid w:val="00207045"/>
    <w:rsid w:val="002078A3"/>
    <w:rsid w:val="00207AE8"/>
    <w:rsid w:val="00207C3E"/>
    <w:rsid w:val="002119E8"/>
    <w:rsid w:val="00211A0A"/>
    <w:rsid w:val="00211B7A"/>
    <w:rsid w:val="00211C0A"/>
    <w:rsid w:val="002121C2"/>
    <w:rsid w:val="002130B6"/>
    <w:rsid w:val="00213BD8"/>
    <w:rsid w:val="0021411D"/>
    <w:rsid w:val="0021479A"/>
    <w:rsid w:val="002147A2"/>
    <w:rsid w:val="00216924"/>
    <w:rsid w:val="00216EE4"/>
    <w:rsid w:val="002176C8"/>
    <w:rsid w:val="0022071E"/>
    <w:rsid w:val="00221791"/>
    <w:rsid w:val="00222EE6"/>
    <w:rsid w:val="00223268"/>
    <w:rsid w:val="00223622"/>
    <w:rsid w:val="00223D76"/>
    <w:rsid w:val="00223E38"/>
    <w:rsid w:val="00224508"/>
    <w:rsid w:val="002254B7"/>
    <w:rsid w:val="00225AB9"/>
    <w:rsid w:val="002266A8"/>
    <w:rsid w:val="00226B42"/>
    <w:rsid w:val="00226BC8"/>
    <w:rsid w:val="0022706A"/>
    <w:rsid w:val="0022744A"/>
    <w:rsid w:val="00227BB3"/>
    <w:rsid w:val="00230766"/>
    <w:rsid w:val="0023108A"/>
    <w:rsid w:val="00231261"/>
    <w:rsid w:val="00231B1E"/>
    <w:rsid w:val="00232B7E"/>
    <w:rsid w:val="00233351"/>
    <w:rsid w:val="00233641"/>
    <w:rsid w:val="002337D9"/>
    <w:rsid w:val="00234C59"/>
    <w:rsid w:val="00235579"/>
    <w:rsid w:val="00235680"/>
    <w:rsid w:val="0023600F"/>
    <w:rsid w:val="002364BC"/>
    <w:rsid w:val="002379ED"/>
    <w:rsid w:val="002401BB"/>
    <w:rsid w:val="00240590"/>
    <w:rsid w:val="002425D0"/>
    <w:rsid w:val="00242629"/>
    <w:rsid w:val="00242903"/>
    <w:rsid w:val="00242A1E"/>
    <w:rsid w:val="00243306"/>
    <w:rsid w:val="00244601"/>
    <w:rsid w:val="002450C7"/>
    <w:rsid w:val="002452AF"/>
    <w:rsid w:val="0024571D"/>
    <w:rsid w:val="00245FE4"/>
    <w:rsid w:val="00252349"/>
    <w:rsid w:val="0025256D"/>
    <w:rsid w:val="00252CFF"/>
    <w:rsid w:val="00253588"/>
    <w:rsid w:val="00253B1A"/>
    <w:rsid w:val="002545BF"/>
    <w:rsid w:val="0025539E"/>
    <w:rsid w:val="00255E63"/>
    <w:rsid w:val="0025617A"/>
    <w:rsid w:val="00256A26"/>
    <w:rsid w:val="00257DA4"/>
    <w:rsid w:val="002600BE"/>
    <w:rsid w:val="002608A2"/>
    <w:rsid w:val="00260D3E"/>
    <w:rsid w:val="00261184"/>
    <w:rsid w:val="00261A9B"/>
    <w:rsid w:val="00261AFC"/>
    <w:rsid w:val="00262BFD"/>
    <w:rsid w:val="00262FCF"/>
    <w:rsid w:val="00263608"/>
    <w:rsid w:val="00264199"/>
    <w:rsid w:val="00264275"/>
    <w:rsid w:val="00264BEC"/>
    <w:rsid w:val="002650F3"/>
    <w:rsid w:val="00265DBF"/>
    <w:rsid w:val="002666E5"/>
    <w:rsid w:val="002668B6"/>
    <w:rsid w:val="00266B19"/>
    <w:rsid w:val="00266F21"/>
    <w:rsid w:val="00270181"/>
    <w:rsid w:val="00273F27"/>
    <w:rsid w:val="002741A5"/>
    <w:rsid w:val="0027425C"/>
    <w:rsid w:val="00274906"/>
    <w:rsid w:val="00275EC1"/>
    <w:rsid w:val="0027648B"/>
    <w:rsid w:val="00277636"/>
    <w:rsid w:val="00277E44"/>
    <w:rsid w:val="00281222"/>
    <w:rsid w:val="002817A3"/>
    <w:rsid w:val="00282BBB"/>
    <w:rsid w:val="002840B5"/>
    <w:rsid w:val="00284248"/>
    <w:rsid w:val="00285C1F"/>
    <w:rsid w:val="00287863"/>
    <w:rsid w:val="00287A52"/>
    <w:rsid w:val="00290266"/>
    <w:rsid w:val="002903ED"/>
    <w:rsid w:val="00290656"/>
    <w:rsid w:val="0029122C"/>
    <w:rsid w:val="002914A6"/>
    <w:rsid w:val="00291DCA"/>
    <w:rsid w:val="00292745"/>
    <w:rsid w:val="00292C6C"/>
    <w:rsid w:val="00293898"/>
    <w:rsid w:val="00293B38"/>
    <w:rsid w:val="0029448E"/>
    <w:rsid w:val="002951E9"/>
    <w:rsid w:val="0029578E"/>
    <w:rsid w:val="002959EE"/>
    <w:rsid w:val="002A16A0"/>
    <w:rsid w:val="002A18E6"/>
    <w:rsid w:val="002A3BC3"/>
    <w:rsid w:val="002A4909"/>
    <w:rsid w:val="002A6300"/>
    <w:rsid w:val="002A6540"/>
    <w:rsid w:val="002A760A"/>
    <w:rsid w:val="002A7DCC"/>
    <w:rsid w:val="002B0187"/>
    <w:rsid w:val="002B0BCE"/>
    <w:rsid w:val="002B17FB"/>
    <w:rsid w:val="002B1ADA"/>
    <w:rsid w:val="002B200E"/>
    <w:rsid w:val="002B3FBC"/>
    <w:rsid w:val="002B41B5"/>
    <w:rsid w:val="002B5C30"/>
    <w:rsid w:val="002B702F"/>
    <w:rsid w:val="002C0B3C"/>
    <w:rsid w:val="002C1234"/>
    <w:rsid w:val="002C15AD"/>
    <w:rsid w:val="002C16A4"/>
    <w:rsid w:val="002C1F65"/>
    <w:rsid w:val="002C2274"/>
    <w:rsid w:val="002C2DA2"/>
    <w:rsid w:val="002C49CF"/>
    <w:rsid w:val="002C6921"/>
    <w:rsid w:val="002D074C"/>
    <w:rsid w:val="002D1140"/>
    <w:rsid w:val="002D1903"/>
    <w:rsid w:val="002D1906"/>
    <w:rsid w:val="002D1964"/>
    <w:rsid w:val="002D1AA5"/>
    <w:rsid w:val="002D1F9D"/>
    <w:rsid w:val="002D21D7"/>
    <w:rsid w:val="002D2272"/>
    <w:rsid w:val="002D285B"/>
    <w:rsid w:val="002D37EF"/>
    <w:rsid w:val="002D4DD5"/>
    <w:rsid w:val="002D4EFE"/>
    <w:rsid w:val="002D5731"/>
    <w:rsid w:val="002D78A9"/>
    <w:rsid w:val="002D7D2C"/>
    <w:rsid w:val="002E16D5"/>
    <w:rsid w:val="002E2294"/>
    <w:rsid w:val="002E325F"/>
    <w:rsid w:val="002E37D1"/>
    <w:rsid w:val="002E3E25"/>
    <w:rsid w:val="002E4314"/>
    <w:rsid w:val="002E47D8"/>
    <w:rsid w:val="002E553F"/>
    <w:rsid w:val="002E5C9F"/>
    <w:rsid w:val="002E6CF9"/>
    <w:rsid w:val="002E76F6"/>
    <w:rsid w:val="002E79A8"/>
    <w:rsid w:val="002F1C9D"/>
    <w:rsid w:val="002F20C2"/>
    <w:rsid w:val="002F2F4E"/>
    <w:rsid w:val="002F3334"/>
    <w:rsid w:val="002F4920"/>
    <w:rsid w:val="002F4B99"/>
    <w:rsid w:val="002F6323"/>
    <w:rsid w:val="002F6E78"/>
    <w:rsid w:val="00300E54"/>
    <w:rsid w:val="00301397"/>
    <w:rsid w:val="00301D83"/>
    <w:rsid w:val="0030322B"/>
    <w:rsid w:val="0030498F"/>
    <w:rsid w:val="00304CD1"/>
    <w:rsid w:val="00306A67"/>
    <w:rsid w:val="00307D95"/>
    <w:rsid w:val="00310F0E"/>
    <w:rsid w:val="0031219B"/>
    <w:rsid w:val="003126FF"/>
    <w:rsid w:val="003132A9"/>
    <w:rsid w:val="00313FAC"/>
    <w:rsid w:val="0031555A"/>
    <w:rsid w:val="003155F6"/>
    <w:rsid w:val="003160B7"/>
    <w:rsid w:val="0032091C"/>
    <w:rsid w:val="00320BF7"/>
    <w:rsid w:val="00320EC8"/>
    <w:rsid w:val="0032162E"/>
    <w:rsid w:val="00321B2C"/>
    <w:rsid w:val="00321C49"/>
    <w:rsid w:val="00322267"/>
    <w:rsid w:val="00322297"/>
    <w:rsid w:val="00322641"/>
    <w:rsid w:val="00322B77"/>
    <w:rsid w:val="00322BBD"/>
    <w:rsid w:val="00322DA0"/>
    <w:rsid w:val="00324D89"/>
    <w:rsid w:val="00325C31"/>
    <w:rsid w:val="00325DDC"/>
    <w:rsid w:val="00327389"/>
    <w:rsid w:val="00327823"/>
    <w:rsid w:val="00332004"/>
    <w:rsid w:val="00332D59"/>
    <w:rsid w:val="00332E0E"/>
    <w:rsid w:val="00332E9A"/>
    <w:rsid w:val="00332F09"/>
    <w:rsid w:val="00334FC1"/>
    <w:rsid w:val="00335826"/>
    <w:rsid w:val="0033630D"/>
    <w:rsid w:val="00336FEF"/>
    <w:rsid w:val="003371B5"/>
    <w:rsid w:val="00340235"/>
    <w:rsid w:val="0034160D"/>
    <w:rsid w:val="00341AB9"/>
    <w:rsid w:val="00341D18"/>
    <w:rsid w:val="0034218F"/>
    <w:rsid w:val="00343335"/>
    <w:rsid w:val="00343DD5"/>
    <w:rsid w:val="003447EF"/>
    <w:rsid w:val="00344F48"/>
    <w:rsid w:val="00345495"/>
    <w:rsid w:val="00345957"/>
    <w:rsid w:val="003506AD"/>
    <w:rsid w:val="00350CA8"/>
    <w:rsid w:val="0035108A"/>
    <w:rsid w:val="00352F46"/>
    <w:rsid w:val="00353882"/>
    <w:rsid w:val="003538E0"/>
    <w:rsid w:val="0035554A"/>
    <w:rsid w:val="003571C4"/>
    <w:rsid w:val="00357673"/>
    <w:rsid w:val="00357799"/>
    <w:rsid w:val="00360D7E"/>
    <w:rsid w:val="00361467"/>
    <w:rsid w:val="00362D39"/>
    <w:rsid w:val="003638B7"/>
    <w:rsid w:val="003643E4"/>
    <w:rsid w:val="00365DAE"/>
    <w:rsid w:val="00367672"/>
    <w:rsid w:val="00367B7D"/>
    <w:rsid w:val="00370380"/>
    <w:rsid w:val="00370BCD"/>
    <w:rsid w:val="00371E07"/>
    <w:rsid w:val="00372597"/>
    <w:rsid w:val="00374DD8"/>
    <w:rsid w:val="00374F69"/>
    <w:rsid w:val="00375A4F"/>
    <w:rsid w:val="00375C7E"/>
    <w:rsid w:val="00375DAE"/>
    <w:rsid w:val="00376145"/>
    <w:rsid w:val="0037678A"/>
    <w:rsid w:val="003779C6"/>
    <w:rsid w:val="003814A3"/>
    <w:rsid w:val="00383899"/>
    <w:rsid w:val="00383E9C"/>
    <w:rsid w:val="00383F0D"/>
    <w:rsid w:val="00384F97"/>
    <w:rsid w:val="00385B79"/>
    <w:rsid w:val="00386B9E"/>
    <w:rsid w:val="0038755C"/>
    <w:rsid w:val="00387EE2"/>
    <w:rsid w:val="00390D3C"/>
    <w:rsid w:val="00390F13"/>
    <w:rsid w:val="00391487"/>
    <w:rsid w:val="00392B2E"/>
    <w:rsid w:val="003938B8"/>
    <w:rsid w:val="003939E3"/>
    <w:rsid w:val="00395AF7"/>
    <w:rsid w:val="00395C74"/>
    <w:rsid w:val="00396288"/>
    <w:rsid w:val="0039798D"/>
    <w:rsid w:val="00397AF8"/>
    <w:rsid w:val="003A0C72"/>
    <w:rsid w:val="003A175B"/>
    <w:rsid w:val="003A220D"/>
    <w:rsid w:val="003A41F9"/>
    <w:rsid w:val="003A42AC"/>
    <w:rsid w:val="003A4FE4"/>
    <w:rsid w:val="003A570E"/>
    <w:rsid w:val="003A5F19"/>
    <w:rsid w:val="003A66F4"/>
    <w:rsid w:val="003A6880"/>
    <w:rsid w:val="003A6AD2"/>
    <w:rsid w:val="003A764A"/>
    <w:rsid w:val="003B142B"/>
    <w:rsid w:val="003B1857"/>
    <w:rsid w:val="003B232C"/>
    <w:rsid w:val="003B248E"/>
    <w:rsid w:val="003B265B"/>
    <w:rsid w:val="003B2824"/>
    <w:rsid w:val="003B283E"/>
    <w:rsid w:val="003B2A81"/>
    <w:rsid w:val="003B366A"/>
    <w:rsid w:val="003B3FB4"/>
    <w:rsid w:val="003B473F"/>
    <w:rsid w:val="003B4D6F"/>
    <w:rsid w:val="003B560C"/>
    <w:rsid w:val="003B5E22"/>
    <w:rsid w:val="003B7425"/>
    <w:rsid w:val="003B7886"/>
    <w:rsid w:val="003C04A8"/>
    <w:rsid w:val="003C1D46"/>
    <w:rsid w:val="003C3444"/>
    <w:rsid w:val="003C57B9"/>
    <w:rsid w:val="003C6145"/>
    <w:rsid w:val="003C6928"/>
    <w:rsid w:val="003C7438"/>
    <w:rsid w:val="003C7770"/>
    <w:rsid w:val="003C77AA"/>
    <w:rsid w:val="003D3F8B"/>
    <w:rsid w:val="003D4A7A"/>
    <w:rsid w:val="003D5B6C"/>
    <w:rsid w:val="003D66E2"/>
    <w:rsid w:val="003D7689"/>
    <w:rsid w:val="003E04C8"/>
    <w:rsid w:val="003E0853"/>
    <w:rsid w:val="003E09F9"/>
    <w:rsid w:val="003E0CFB"/>
    <w:rsid w:val="003E3C60"/>
    <w:rsid w:val="003E4127"/>
    <w:rsid w:val="003E4438"/>
    <w:rsid w:val="003E4A39"/>
    <w:rsid w:val="003E555A"/>
    <w:rsid w:val="003E5F16"/>
    <w:rsid w:val="003E6168"/>
    <w:rsid w:val="003E7757"/>
    <w:rsid w:val="003E7A07"/>
    <w:rsid w:val="003F03FF"/>
    <w:rsid w:val="003F10F7"/>
    <w:rsid w:val="003F19A7"/>
    <w:rsid w:val="003F1D82"/>
    <w:rsid w:val="003F2B2A"/>
    <w:rsid w:val="003F3369"/>
    <w:rsid w:val="003F38F8"/>
    <w:rsid w:val="003F3E53"/>
    <w:rsid w:val="003F44CE"/>
    <w:rsid w:val="003F5C91"/>
    <w:rsid w:val="003F737B"/>
    <w:rsid w:val="003F77F5"/>
    <w:rsid w:val="00400855"/>
    <w:rsid w:val="00401DDF"/>
    <w:rsid w:val="00402055"/>
    <w:rsid w:val="0040252E"/>
    <w:rsid w:val="00402EDA"/>
    <w:rsid w:val="004030D0"/>
    <w:rsid w:val="004030E7"/>
    <w:rsid w:val="004032DC"/>
    <w:rsid w:val="0040336C"/>
    <w:rsid w:val="0040352E"/>
    <w:rsid w:val="00404038"/>
    <w:rsid w:val="004046E5"/>
    <w:rsid w:val="004052C6"/>
    <w:rsid w:val="00405424"/>
    <w:rsid w:val="00405C7B"/>
    <w:rsid w:val="00406997"/>
    <w:rsid w:val="004070EB"/>
    <w:rsid w:val="00407997"/>
    <w:rsid w:val="00410794"/>
    <w:rsid w:val="004113B8"/>
    <w:rsid w:val="004119AB"/>
    <w:rsid w:val="00411BDF"/>
    <w:rsid w:val="00411EC0"/>
    <w:rsid w:val="00412762"/>
    <w:rsid w:val="00412B58"/>
    <w:rsid w:val="0041354C"/>
    <w:rsid w:val="00414AF4"/>
    <w:rsid w:val="00414FA2"/>
    <w:rsid w:val="00415DAD"/>
    <w:rsid w:val="004160E4"/>
    <w:rsid w:val="00416EF0"/>
    <w:rsid w:val="004174CA"/>
    <w:rsid w:val="00417777"/>
    <w:rsid w:val="00417BC2"/>
    <w:rsid w:val="004201B6"/>
    <w:rsid w:val="004202D1"/>
    <w:rsid w:val="00420C35"/>
    <w:rsid w:val="00420CDA"/>
    <w:rsid w:val="004216C9"/>
    <w:rsid w:val="004218CD"/>
    <w:rsid w:val="00421BC0"/>
    <w:rsid w:val="00421E10"/>
    <w:rsid w:val="00422276"/>
    <w:rsid w:val="00422AE1"/>
    <w:rsid w:val="00422ECE"/>
    <w:rsid w:val="00423201"/>
    <w:rsid w:val="00423DCF"/>
    <w:rsid w:val="0042413E"/>
    <w:rsid w:val="004242E9"/>
    <w:rsid w:val="00424D60"/>
    <w:rsid w:val="00425FE1"/>
    <w:rsid w:val="00426815"/>
    <w:rsid w:val="00426978"/>
    <w:rsid w:val="0043033D"/>
    <w:rsid w:val="0043072B"/>
    <w:rsid w:val="00430BCC"/>
    <w:rsid w:val="00430D2A"/>
    <w:rsid w:val="0043169C"/>
    <w:rsid w:val="004329D7"/>
    <w:rsid w:val="00432A4A"/>
    <w:rsid w:val="00432A9A"/>
    <w:rsid w:val="0043328A"/>
    <w:rsid w:val="00433299"/>
    <w:rsid w:val="004340AE"/>
    <w:rsid w:val="00434406"/>
    <w:rsid w:val="00434ECC"/>
    <w:rsid w:val="00437444"/>
    <w:rsid w:val="004404C8"/>
    <w:rsid w:val="0044069E"/>
    <w:rsid w:val="00440AA0"/>
    <w:rsid w:val="004412B2"/>
    <w:rsid w:val="00441DEC"/>
    <w:rsid w:val="00441EC1"/>
    <w:rsid w:val="00442114"/>
    <w:rsid w:val="00442B15"/>
    <w:rsid w:val="00442E44"/>
    <w:rsid w:val="00442F85"/>
    <w:rsid w:val="00443D4A"/>
    <w:rsid w:val="00443DEE"/>
    <w:rsid w:val="00444234"/>
    <w:rsid w:val="004444E8"/>
    <w:rsid w:val="004451A9"/>
    <w:rsid w:val="00445CBD"/>
    <w:rsid w:val="004461F9"/>
    <w:rsid w:val="004475C9"/>
    <w:rsid w:val="0045014C"/>
    <w:rsid w:val="00450717"/>
    <w:rsid w:val="004508BA"/>
    <w:rsid w:val="00450C11"/>
    <w:rsid w:val="00451625"/>
    <w:rsid w:val="00451CAF"/>
    <w:rsid w:val="0045336F"/>
    <w:rsid w:val="0045468A"/>
    <w:rsid w:val="00454C30"/>
    <w:rsid w:val="004552A1"/>
    <w:rsid w:val="00456924"/>
    <w:rsid w:val="00457385"/>
    <w:rsid w:val="004603F3"/>
    <w:rsid w:val="00460BD6"/>
    <w:rsid w:val="004612AD"/>
    <w:rsid w:val="0046158E"/>
    <w:rsid w:val="00462B72"/>
    <w:rsid w:val="00463549"/>
    <w:rsid w:val="00463713"/>
    <w:rsid w:val="00463F81"/>
    <w:rsid w:val="00464228"/>
    <w:rsid w:val="00466D6C"/>
    <w:rsid w:val="00466E54"/>
    <w:rsid w:val="004673A2"/>
    <w:rsid w:val="004677D0"/>
    <w:rsid w:val="004677EB"/>
    <w:rsid w:val="00467EA5"/>
    <w:rsid w:val="004701E1"/>
    <w:rsid w:val="0047025F"/>
    <w:rsid w:val="004703AE"/>
    <w:rsid w:val="00471E01"/>
    <w:rsid w:val="00471EB0"/>
    <w:rsid w:val="00471EFB"/>
    <w:rsid w:val="00472022"/>
    <w:rsid w:val="00473377"/>
    <w:rsid w:val="0047366E"/>
    <w:rsid w:val="00473913"/>
    <w:rsid w:val="0047520F"/>
    <w:rsid w:val="00475999"/>
    <w:rsid w:val="00475C22"/>
    <w:rsid w:val="00475D9A"/>
    <w:rsid w:val="00477B64"/>
    <w:rsid w:val="00480282"/>
    <w:rsid w:val="00481734"/>
    <w:rsid w:val="00482362"/>
    <w:rsid w:val="004825DA"/>
    <w:rsid w:val="004827F1"/>
    <w:rsid w:val="00483BA3"/>
    <w:rsid w:val="00483E6C"/>
    <w:rsid w:val="00484563"/>
    <w:rsid w:val="00484A5F"/>
    <w:rsid w:val="00486001"/>
    <w:rsid w:val="00487E7C"/>
    <w:rsid w:val="00487F48"/>
    <w:rsid w:val="0049004F"/>
    <w:rsid w:val="004900EF"/>
    <w:rsid w:val="00490D7A"/>
    <w:rsid w:val="00490F7B"/>
    <w:rsid w:val="00491208"/>
    <w:rsid w:val="00491953"/>
    <w:rsid w:val="00492564"/>
    <w:rsid w:val="00493B72"/>
    <w:rsid w:val="00493F68"/>
    <w:rsid w:val="00494010"/>
    <w:rsid w:val="00494832"/>
    <w:rsid w:val="00495C2E"/>
    <w:rsid w:val="00497C1C"/>
    <w:rsid w:val="004A0CD6"/>
    <w:rsid w:val="004A0DE0"/>
    <w:rsid w:val="004A2607"/>
    <w:rsid w:val="004A32DD"/>
    <w:rsid w:val="004A38B4"/>
    <w:rsid w:val="004A38CD"/>
    <w:rsid w:val="004A4363"/>
    <w:rsid w:val="004A43CF"/>
    <w:rsid w:val="004A480B"/>
    <w:rsid w:val="004A6E42"/>
    <w:rsid w:val="004A70F7"/>
    <w:rsid w:val="004A7E70"/>
    <w:rsid w:val="004B0A41"/>
    <w:rsid w:val="004B1F94"/>
    <w:rsid w:val="004B3038"/>
    <w:rsid w:val="004B5AB8"/>
    <w:rsid w:val="004C1D0D"/>
    <w:rsid w:val="004C1DBF"/>
    <w:rsid w:val="004C2608"/>
    <w:rsid w:val="004C3088"/>
    <w:rsid w:val="004C34DB"/>
    <w:rsid w:val="004C5027"/>
    <w:rsid w:val="004C6FCC"/>
    <w:rsid w:val="004C7BE3"/>
    <w:rsid w:val="004D0176"/>
    <w:rsid w:val="004D0FDE"/>
    <w:rsid w:val="004D17BF"/>
    <w:rsid w:val="004D30E9"/>
    <w:rsid w:val="004D340A"/>
    <w:rsid w:val="004D3522"/>
    <w:rsid w:val="004D3C61"/>
    <w:rsid w:val="004D4726"/>
    <w:rsid w:val="004D539E"/>
    <w:rsid w:val="004D5C45"/>
    <w:rsid w:val="004D5D73"/>
    <w:rsid w:val="004D6072"/>
    <w:rsid w:val="004D64D5"/>
    <w:rsid w:val="004D7537"/>
    <w:rsid w:val="004D7E98"/>
    <w:rsid w:val="004E0CF9"/>
    <w:rsid w:val="004E1121"/>
    <w:rsid w:val="004E29AE"/>
    <w:rsid w:val="004E3039"/>
    <w:rsid w:val="004E4BF1"/>
    <w:rsid w:val="004F0391"/>
    <w:rsid w:val="004F04FB"/>
    <w:rsid w:val="004F3F91"/>
    <w:rsid w:val="004F4C68"/>
    <w:rsid w:val="004F73FE"/>
    <w:rsid w:val="0050029C"/>
    <w:rsid w:val="00500801"/>
    <w:rsid w:val="0050084B"/>
    <w:rsid w:val="005010E3"/>
    <w:rsid w:val="005012D6"/>
    <w:rsid w:val="005017F3"/>
    <w:rsid w:val="005024FA"/>
    <w:rsid w:val="00502973"/>
    <w:rsid w:val="00503604"/>
    <w:rsid w:val="00504E45"/>
    <w:rsid w:val="00505643"/>
    <w:rsid w:val="00506484"/>
    <w:rsid w:val="00506A32"/>
    <w:rsid w:val="00507973"/>
    <w:rsid w:val="0051071E"/>
    <w:rsid w:val="005125E3"/>
    <w:rsid w:val="00512CC2"/>
    <w:rsid w:val="005133CE"/>
    <w:rsid w:val="00513BF3"/>
    <w:rsid w:val="00514964"/>
    <w:rsid w:val="00514B93"/>
    <w:rsid w:val="005153E4"/>
    <w:rsid w:val="00515FC5"/>
    <w:rsid w:val="005160A7"/>
    <w:rsid w:val="0051642D"/>
    <w:rsid w:val="00516B86"/>
    <w:rsid w:val="00517641"/>
    <w:rsid w:val="00517C4D"/>
    <w:rsid w:val="00517D03"/>
    <w:rsid w:val="00520AA8"/>
    <w:rsid w:val="005210BA"/>
    <w:rsid w:val="00521348"/>
    <w:rsid w:val="00522504"/>
    <w:rsid w:val="00523404"/>
    <w:rsid w:val="00523EEA"/>
    <w:rsid w:val="00525655"/>
    <w:rsid w:val="0052696B"/>
    <w:rsid w:val="00526B30"/>
    <w:rsid w:val="005271BB"/>
    <w:rsid w:val="00527CF3"/>
    <w:rsid w:val="00527F05"/>
    <w:rsid w:val="00527FF5"/>
    <w:rsid w:val="00531036"/>
    <w:rsid w:val="0053188A"/>
    <w:rsid w:val="00531DE0"/>
    <w:rsid w:val="00531FFA"/>
    <w:rsid w:val="005324AF"/>
    <w:rsid w:val="00532AF4"/>
    <w:rsid w:val="005335DD"/>
    <w:rsid w:val="00533B83"/>
    <w:rsid w:val="005341DE"/>
    <w:rsid w:val="00534CE2"/>
    <w:rsid w:val="00534E60"/>
    <w:rsid w:val="00535DAC"/>
    <w:rsid w:val="0053724B"/>
    <w:rsid w:val="00541A3A"/>
    <w:rsid w:val="00541EC9"/>
    <w:rsid w:val="00541FDE"/>
    <w:rsid w:val="0054201F"/>
    <w:rsid w:val="00542650"/>
    <w:rsid w:val="005430B2"/>
    <w:rsid w:val="00543370"/>
    <w:rsid w:val="00544BCA"/>
    <w:rsid w:val="00544BEC"/>
    <w:rsid w:val="00546A27"/>
    <w:rsid w:val="005472CC"/>
    <w:rsid w:val="00547574"/>
    <w:rsid w:val="00551398"/>
    <w:rsid w:val="005517BA"/>
    <w:rsid w:val="00551E01"/>
    <w:rsid w:val="00552BE2"/>
    <w:rsid w:val="005531DD"/>
    <w:rsid w:val="005532F6"/>
    <w:rsid w:val="00553792"/>
    <w:rsid w:val="005549C2"/>
    <w:rsid w:val="00554D40"/>
    <w:rsid w:val="005555D0"/>
    <w:rsid w:val="00555F05"/>
    <w:rsid w:val="00556454"/>
    <w:rsid w:val="00556F01"/>
    <w:rsid w:val="0055721E"/>
    <w:rsid w:val="005578CD"/>
    <w:rsid w:val="00557A6E"/>
    <w:rsid w:val="00560734"/>
    <w:rsid w:val="0056174B"/>
    <w:rsid w:val="00561ABB"/>
    <w:rsid w:val="00561F3F"/>
    <w:rsid w:val="0056239E"/>
    <w:rsid w:val="0056534C"/>
    <w:rsid w:val="005658DD"/>
    <w:rsid w:val="00565992"/>
    <w:rsid w:val="0056647A"/>
    <w:rsid w:val="00567086"/>
    <w:rsid w:val="005718F5"/>
    <w:rsid w:val="00571AD5"/>
    <w:rsid w:val="005731B1"/>
    <w:rsid w:val="00574762"/>
    <w:rsid w:val="00574F1D"/>
    <w:rsid w:val="005751DD"/>
    <w:rsid w:val="0057587E"/>
    <w:rsid w:val="00575A68"/>
    <w:rsid w:val="00576489"/>
    <w:rsid w:val="00576936"/>
    <w:rsid w:val="00576CAB"/>
    <w:rsid w:val="005805A5"/>
    <w:rsid w:val="005805FB"/>
    <w:rsid w:val="005818C7"/>
    <w:rsid w:val="005819D3"/>
    <w:rsid w:val="00582249"/>
    <w:rsid w:val="00582723"/>
    <w:rsid w:val="0058286A"/>
    <w:rsid w:val="005828A1"/>
    <w:rsid w:val="00584086"/>
    <w:rsid w:val="0058671C"/>
    <w:rsid w:val="0058683F"/>
    <w:rsid w:val="00587645"/>
    <w:rsid w:val="00587C76"/>
    <w:rsid w:val="00587EF8"/>
    <w:rsid w:val="005911C3"/>
    <w:rsid w:val="00592B3F"/>
    <w:rsid w:val="00594B3A"/>
    <w:rsid w:val="00594DC1"/>
    <w:rsid w:val="00595586"/>
    <w:rsid w:val="0059561B"/>
    <w:rsid w:val="00595AB5"/>
    <w:rsid w:val="005963DD"/>
    <w:rsid w:val="005971D5"/>
    <w:rsid w:val="00597645"/>
    <w:rsid w:val="00597E06"/>
    <w:rsid w:val="005A0633"/>
    <w:rsid w:val="005A1578"/>
    <w:rsid w:val="005A188F"/>
    <w:rsid w:val="005A1AA6"/>
    <w:rsid w:val="005A1BE3"/>
    <w:rsid w:val="005A23AD"/>
    <w:rsid w:val="005A23BB"/>
    <w:rsid w:val="005A35CC"/>
    <w:rsid w:val="005A3AD5"/>
    <w:rsid w:val="005A48B0"/>
    <w:rsid w:val="005A48BA"/>
    <w:rsid w:val="005A5D26"/>
    <w:rsid w:val="005A6554"/>
    <w:rsid w:val="005A6A77"/>
    <w:rsid w:val="005A715A"/>
    <w:rsid w:val="005A7AEC"/>
    <w:rsid w:val="005B165D"/>
    <w:rsid w:val="005B1868"/>
    <w:rsid w:val="005B1A17"/>
    <w:rsid w:val="005B1DBB"/>
    <w:rsid w:val="005B1FB1"/>
    <w:rsid w:val="005B2CFE"/>
    <w:rsid w:val="005B3A91"/>
    <w:rsid w:val="005B4946"/>
    <w:rsid w:val="005B4F34"/>
    <w:rsid w:val="005B5606"/>
    <w:rsid w:val="005B5DF2"/>
    <w:rsid w:val="005B5F4F"/>
    <w:rsid w:val="005B67D5"/>
    <w:rsid w:val="005B6879"/>
    <w:rsid w:val="005B7F61"/>
    <w:rsid w:val="005C1715"/>
    <w:rsid w:val="005C1CC2"/>
    <w:rsid w:val="005C2CE6"/>
    <w:rsid w:val="005C5469"/>
    <w:rsid w:val="005C5B72"/>
    <w:rsid w:val="005C600E"/>
    <w:rsid w:val="005C63FD"/>
    <w:rsid w:val="005C6BAC"/>
    <w:rsid w:val="005C6F8C"/>
    <w:rsid w:val="005C7BCD"/>
    <w:rsid w:val="005D053A"/>
    <w:rsid w:val="005D0E6C"/>
    <w:rsid w:val="005D0FF8"/>
    <w:rsid w:val="005D22A8"/>
    <w:rsid w:val="005D2591"/>
    <w:rsid w:val="005D2B7D"/>
    <w:rsid w:val="005D3345"/>
    <w:rsid w:val="005D3515"/>
    <w:rsid w:val="005D37DC"/>
    <w:rsid w:val="005D4192"/>
    <w:rsid w:val="005D449A"/>
    <w:rsid w:val="005D5A0B"/>
    <w:rsid w:val="005D5B70"/>
    <w:rsid w:val="005D5E60"/>
    <w:rsid w:val="005D65BC"/>
    <w:rsid w:val="005D6BA9"/>
    <w:rsid w:val="005D7C5B"/>
    <w:rsid w:val="005D7D75"/>
    <w:rsid w:val="005D7FE2"/>
    <w:rsid w:val="005E124D"/>
    <w:rsid w:val="005E1A02"/>
    <w:rsid w:val="005E2118"/>
    <w:rsid w:val="005E2442"/>
    <w:rsid w:val="005E2C45"/>
    <w:rsid w:val="005E3012"/>
    <w:rsid w:val="005E30E3"/>
    <w:rsid w:val="005E311F"/>
    <w:rsid w:val="005E333A"/>
    <w:rsid w:val="005E34AB"/>
    <w:rsid w:val="005E498A"/>
    <w:rsid w:val="005E538D"/>
    <w:rsid w:val="005E644F"/>
    <w:rsid w:val="005E6510"/>
    <w:rsid w:val="005E6A3F"/>
    <w:rsid w:val="005E6A43"/>
    <w:rsid w:val="005E6DDA"/>
    <w:rsid w:val="005E72D0"/>
    <w:rsid w:val="005E75B9"/>
    <w:rsid w:val="005F073E"/>
    <w:rsid w:val="005F0DEC"/>
    <w:rsid w:val="005F1D17"/>
    <w:rsid w:val="005F2710"/>
    <w:rsid w:val="005F27BD"/>
    <w:rsid w:val="005F294A"/>
    <w:rsid w:val="005F2B1C"/>
    <w:rsid w:val="005F2BC5"/>
    <w:rsid w:val="005F41BF"/>
    <w:rsid w:val="005F55F6"/>
    <w:rsid w:val="005F5CAB"/>
    <w:rsid w:val="005F5F08"/>
    <w:rsid w:val="005F67C3"/>
    <w:rsid w:val="005F6B7F"/>
    <w:rsid w:val="005F7A6F"/>
    <w:rsid w:val="005F7EF0"/>
    <w:rsid w:val="006004D1"/>
    <w:rsid w:val="0060087A"/>
    <w:rsid w:val="0060097C"/>
    <w:rsid w:val="00600F27"/>
    <w:rsid w:val="0060225D"/>
    <w:rsid w:val="00602A6D"/>
    <w:rsid w:val="00603C2F"/>
    <w:rsid w:val="00605C57"/>
    <w:rsid w:val="006069C2"/>
    <w:rsid w:val="00607063"/>
    <w:rsid w:val="006073A4"/>
    <w:rsid w:val="0061031E"/>
    <w:rsid w:val="006114D7"/>
    <w:rsid w:val="00612555"/>
    <w:rsid w:val="00613394"/>
    <w:rsid w:val="00613C0F"/>
    <w:rsid w:val="00614CB1"/>
    <w:rsid w:val="00615C5E"/>
    <w:rsid w:val="006166B1"/>
    <w:rsid w:val="00616A6D"/>
    <w:rsid w:val="00616D8F"/>
    <w:rsid w:val="006172E0"/>
    <w:rsid w:val="00620481"/>
    <w:rsid w:val="00621023"/>
    <w:rsid w:val="00622500"/>
    <w:rsid w:val="00622A5D"/>
    <w:rsid w:val="00623447"/>
    <w:rsid w:val="006234A2"/>
    <w:rsid w:val="006241D2"/>
    <w:rsid w:val="00624263"/>
    <w:rsid w:val="00624598"/>
    <w:rsid w:val="00624DA8"/>
    <w:rsid w:val="00625544"/>
    <w:rsid w:val="00626DAC"/>
    <w:rsid w:val="00626E7F"/>
    <w:rsid w:val="006302F9"/>
    <w:rsid w:val="00630E04"/>
    <w:rsid w:val="006310F8"/>
    <w:rsid w:val="00631C1E"/>
    <w:rsid w:val="006327C5"/>
    <w:rsid w:val="006333FE"/>
    <w:rsid w:val="00633B7E"/>
    <w:rsid w:val="00633CE0"/>
    <w:rsid w:val="00633F9F"/>
    <w:rsid w:val="006346AA"/>
    <w:rsid w:val="00634A19"/>
    <w:rsid w:val="00635FE0"/>
    <w:rsid w:val="00636A49"/>
    <w:rsid w:val="00636C9B"/>
    <w:rsid w:val="006370C5"/>
    <w:rsid w:val="00637BBE"/>
    <w:rsid w:val="00640621"/>
    <w:rsid w:val="00640C0D"/>
    <w:rsid w:val="00641A0A"/>
    <w:rsid w:val="00641AD4"/>
    <w:rsid w:val="00641E5F"/>
    <w:rsid w:val="00642189"/>
    <w:rsid w:val="00642881"/>
    <w:rsid w:val="00642AF0"/>
    <w:rsid w:val="00642EE1"/>
    <w:rsid w:val="00642F08"/>
    <w:rsid w:val="006439B4"/>
    <w:rsid w:val="00644194"/>
    <w:rsid w:val="006448D0"/>
    <w:rsid w:val="00647A06"/>
    <w:rsid w:val="00647BFB"/>
    <w:rsid w:val="00650CF4"/>
    <w:rsid w:val="006511B6"/>
    <w:rsid w:val="006511D7"/>
    <w:rsid w:val="00652C95"/>
    <w:rsid w:val="00652E7A"/>
    <w:rsid w:val="006536C7"/>
    <w:rsid w:val="0065453F"/>
    <w:rsid w:val="00654756"/>
    <w:rsid w:val="006559E9"/>
    <w:rsid w:val="00655DF4"/>
    <w:rsid w:val="00656A76"/>
    <w:rsid w:val="00656AE5"/>
    <w:rsid w:val="006600B3"/>
    <w:rsid w:val="00660E07"/>
    <w:rsid w:val="00661517"/>
    <w:rsid w:val="00661844"/>
    <w:rsid w:val="00661933"/>
    <w:rsid w:val="00661AD7"/>
    <w:rsid w:val="00661F23"/>
    <w:rsid w:val="00662615"/>
    <w:rsid w:val="006632D4"/>
    <w:rsid w:val="00664630"/>
    <w:rsid w:val="006654B5"/>
    <w:rsid w:val="00665B81"/>
    <w:rsid w:val="006663E5"/>
    <w:rsid w:val="00667377"/>
    <w:rsid w:val="00667A86"/>
    <w:rsid w:val="00670FFE"/>
    <w:rsid w:val="006713D2"/>
    <w:rsid w:val="00671CCA"/>
    <w:rsid w:val="00672073"/>
    <w:rsid w:val="00674654"/>
    <w:rsid w:val="006753F2"/>
    <w:rsid w:val="00676AB5"/>
    <w:rsid w:val="00676C16"/>
    <w:rsid w:val="00677396"/>
    <w:rsid w:val="006779D1"/>
    <w:rsid w:val="00680093"/>
    <w:rsid w:val="00680ACC"/>
    <w:rsid w:val="006810DE"/>
    <w:rsid w:val="006823EF"/>
    <w:rsid w:val="006825DF"/>
    <w:rsid w:val="00683E8D"/>
    <w:rsid w:val="00684597"/>
    <w:rsid w:val="006857D2"/>
    <w:rsid w:val="00685A0B"/>
    <w:rsid w:val="006863FB"/>
    <w:rsid w:val="006879FC"/>
    <w:rsid w:val="00690202"/>
    <w:rsid w:val="00690DAE"/>
    <w:rsid w:val="00691068"/>
    <w:rsid w:val="0069349F"/>
    <w:rsid w:val="00694B79"/>
    <w:rsid w:val="00694C6F"/>
    <w:rsid w:val="00694E4D"/>
    <w:rsid w:val="00694F60"/>
    <w:rsid w:val="0069500C"/>
    <w:rsid w:val="006954D2"/>
    <w:rsid w:val="00695DFD"/>
    <w:rsid w:val="00697E32"/>
    <w:rsid w:val="006A0465"/>
    <w:rsid w:val="006A0568"/>
    <w:rsid w:val="006A138A"/>
    <w:rsid w:val="006A1510"/>
    <w:rsid w:val="006A193E"/>
    <w:rsid w:val="006A1FF4"/>
    <w:rsid w:val="006A2854"/>
    <w:rsid w:val="006A3E93"/>
    <w:rsid w:val="006A4A38"/>
    <w:rsid w:val="006A5098"/>
    <w:rsid w:val="006A69B8"/>
    <w:rsid w:val="006A719D"/>
    <w:rsid w:val="006A753B"/>
    <w:rsid w:val="006A77B8"/>
    <w:rsid w:val="006A795D"/>
    <w:rsid w:val="006A7AF4"/>
    <w:rsid w:val="006A7EDB"/>
    <w:rsid w:val="006B1220"/>
    <w:rsid w:val="006B1310"/>
    <w:rsid w:val="006B20EC"/>
    <w:rsid w:val="006B2C83"/>
    <w:rsid w:val="006B2D21"/>
    <w:rsid w:val="006B3C4C"/>
    <w:rsid w:val="006B4665"/>
    <w:rsid w:val="006B4833"/>
    <w:rsid w:val="006B52B0"/>
    <w:rsid w:val="006B5575"/>
    <w:rsid w:val="006B55DD"/>
    <w:rsid w:val="006B65A3"/>
    <w:rsid w:val="006B6EF5"/>
    <w:rsid w:val="006C0D27"/>
    <w:rsid w:val="006C15D7"/>
    <w:rsid w:val="006C22C6"/>
    <w:rsid w:val="006C3A64"/>
    <w:rsid w:val="006C4254"/>
    <w:rsid w:val="006C44E8"/>
    <w:rsid w:val="006C51F2"/>
    <w:rsid w:val="006C5D19"/>
    <w:rsid w:val="006C717F"/>
    <w:rsid w:val="006C78B1"/>
    <w:rsid w:val="006D071B"/>
    <w:rsid w:val="006D152E"/>
    <w:rsid w:val="006D189E"/>
    <w:rsid w:val="006D32D5"/>
    <w:rsid w:val="006D5F4D"/>
    <w:rsid w:val="006D6847"/>
    <w:rsid w:val="006E0EC7"/>
    <w:rsid w:val="006E105B"/>
    <w:rsid w:val="006E14CE"/>
    <w:rsid w:val="006E2B92"/>
    <w:rsid w:val="006E2F97"/>
    <w:rsid w:val="006E3D9C"/>
    <w:rsid w:val="006E401A"/>
    <w:rsid w:val="006E5676"/>
    <w:rsid w:val="006E5BCD"/>
    <w:rsid w:val="006E6BD6"/>
    <w:rsid w:val="006E7C97"/>
    <w:rsid w:val="006E7F68"/>
    <w:rsid w:val="006F17DD"/>
    <w:rsid w:val="006F19DB"/>
    <w:rsid w:val="006F1B2A"/>
    <w:rsid w:val="006F1D71"/>
    <w:rsid w:val="006F226D"/>
    <w:rsid w:val="006F28CF"/>
    <w:rsid w:val="006F3AA9"/>
    <w:rsid w:val="006F4734"/>
    <w:rsid w:val="006F4A95"/>
    <w:rsid w:val="006F77F7"/>
    <w:rsid w:val="00700F59"/>
    <w:rsid w:val="0070130E"/>
    <w:rsid w:val="00701380"/>
    <w:rsid w:val="007023C7"/>
    <w:rsid w:val="00702A20"/>
    <w:rsid w:val="007030B0"/>
    <w:rsid w:val="0070448B"/>
    <w:rsid w:val="00704C56"/>
    <w:rsid w:val="007050FC"/>
    <w:rsid w:val="00705165"/>
    <w:rsid w:val="00705A0C"/>
    <w:rsid w:val="007072E8"/>
    <w:rsid w:val="00707862"/>
    <w:rsid w:val="007104A8"/>
    <w:rsid w:val="00710A2E"/>
    <w:rsid w:val="00710D5E"/>
    <w:rsid w:val="00711116"/>
    <w:rsid w:val="0071143E"/>
    <w:rsid w:val="00711C10"/>
    <w:rsid w:val="007121AA"/>
    <w:rsid w:val="0071267A"/>
    <w:rsid w:val="0071299E"/>
    <w:rsid w:val="0071300F"/>
    <w:rsid w:val="00713ABB"/>
    <w:rsid w:val="00713CCD"/>
    <w:rsid w:val="00715069"/>
    <w:rsid w:val="00715819"/>
    <w:rsid w:val="00716234"/>
    <w:rsid w:val="007168DB"/>
    <w:rsid w:val="00716D81"/>
    <w:rsid w:val="00716E5C"/>
    <w:rsid w:val="007172E1"/>
    <w:rsid w:val="007174AA"/>
    <w:rsid w:val="00720B81"/>
    <w:rsid w:val="00720F9B"/>
    <w:rsid w:val="00722093"/>
    <w:rsid w:val="0072287F"/>
    <w:rsid w:val="00722D95"/>
    <w:rsid w:val="007233E5"/>
    <w:rsid w:val="007249E5"/>
    <w:rsid w:val="00724A4F"/>
    <w:rsid w:val="007266E6"/>
    <w:rsid w:val="00726E53"/>
    <w:rsid w:val="007301E5"/>
    <w:rsid w:val="00730F90"/>
    <w:rsid w:val="00731CAE"/>
    <w:rsid w:val="0073221C"/>
    <w:rsid w:val="00732314"/>
    <w:rsid w:val="0073328E"/>
    <w:rsid w:val="007335D5"/>
    <w:rsid w:val="00733796"/>
    <w:rsid w:val="00734D49"/>
    <w:rsid w:val="00734D9D"/>
    <w:rsid w:val="007400FC"/>
    <w:rsid w:val="00741262"/>
    <w:rsid w:val="00741AA5"/>
    <w:rsid w:val="00744E10"/>
    <w:rsid w:val="00744EC1"/>
    <w:rsid w:val="00745E58"/>
    <w:rsid w:val="0074671C"/>
    <w:rsid w:val="0074787F"/>
    <w:rsid w:val="007479DD"/>
    <w:rsid w:val="00747A64"/>
    <w:rsid w:val="00747F19"/>
    <w:rsid w:val="00751D65"/>
    <w:rsid w:val="0075242D"/>
    <w:rsid w:val="0075270C"/>
    <w:rsid w:val="007539C5"/>
    <w:rsid w:val="00754BC5"/>
    <w:rsid w:val="00755D2E"/>
    <w:rsid w:val="0075601F"/>
    <w:rsid w:val="00756B4D"/>
    <w:rsid w:val="007601C1"/>
    <w:rsid w:val="00760A6B"/>
    <w:rsid w:val="007611BA"/>
    <w:rsid w:val="00761481"/>
    <w:rsid w:val="0076191F"/>
    <w:rsid w:val="007632C5"/>
    <w:rsid w:val="00763735"/>
    <w:rsid w:val="00764186"/>
    <w:rsid w:val="007642FE"/>
    <w:rsid w:val="007643B9"/>
    <w:rsid w:val="00764E4C"/>
    <w:rsid w:val="00764EA6"/>
    <w:rsid w:val="007650BF"/>
    <w:rsid w:val="007664EF"/>
    <w:rsid w:val="00766A37"/>
    <w:rsid w:val="0076730C"/>
    <w:rsid w:val="00767B6D"/>
    <w:rsid w:val="00767CDA"/>
    <w:rsid w:val="0077109F"/>
    <w:rsid w:val="00772213"/>
    <w:rsid w:val="00772DB4"/>
    <w:rsid w:val="0077316B"/>
    <w:rsid w:val="0077347F"/>
    <w:rsid w:val="00773EEC"/>
    <w:rsid w:val="00774089"/>
    <w:rsid w:val="0077485E"/>
    <w:rsid w:val="007757DA"/>
    <w:rsid w:val="00777F2C"/>
    <w:rsid w:val="0078170E"/>
    <w:rsid w:val="00781A41"/>
    <w:rsid w:val="00781B06"/>
    <w:rsid w:val="00783FD6"/>
    <w:rsid w:val="007845DF"/>
    <w:rsid w:val="00785472"/>
    <w:rsid w:val="00786797"/>
    <w:rsid w:val="00786FF2"/>
    <w:rsid w:val="00787A7D"/>
    <w:rsid w:val="0079129A"/>
    <w:rsid w:val="00791569"/>
    <w:rsid w:val="00791C8C"/>
    <w:rsid w:val="00792836"/>
    <w:rsid w:val="00792AC8"/>
    <w:rsid w:val="007930D4"/>
    <w:rsid w:val="007937F6"/>
    <w:rsid w:val="0079457A"/>
    <w:rsid w:val="00794F44"/>
    <w:rsid w:val="00795FBA"/>
    <w:rsid w:val="0079732B"/>
    <w:rsid w:val="00797D48"/>
    <w:rsid w:val="007A0983"/>
    <w:rsid w:val="007A1BEA"/>
    <w:rsid w:val="007A1F90"/>
    <w:rsid w:val="007A361D"/>
    <w:rsid w:val="007A4829"/>
    <w:rsid w:val="007A6270"/>
    <w:rsid w:val="007A65FB"/>
    <w:rsid w:val="007A733E"/>
    <w:rsid w:val="007A7345"/>
    <w:rsid w:val="007B0B4C"/>
    <w:rsid w:val="007B1652"/>
    <w:rsid w:val="007B1DA8"/>
    <w:rsid w:val="007B22CC"/>
    <w:rsid w:val="007B29F5"/>
    <w:rsid w:val="007B310B"/>
    <w:rsid w:val="007B318D"/>
    <w:rsid w:val="007B339E"/>
    <w:rsid w:val="007B4498"/>
    <w:rsid w:val="007B48E4"/>
    <w:rsid w:val="007B53FE"/>
    <w:rsid w:val="007B5C3B"/>
    <w:rsid w:val="007B63DF"/>
    <w:rsid w:val="007B69C9"/>
    <w:rsid w:val="007C0B1B"/>
    <w:rsid w:val="007C0B92"/>
    <w:rsid w:val="007C1080"/>
    <w:rsid w:val="007C1293"/>
    <w:rsid w:val="007C1358"/>
    <w:rsid w:val="007C1E15"/>
    <w:rsid w:val="007C2B2E"/>
    <w:rsid w:val="007C4758"/>
    <w:rsid w:val="007C5FD6"/>
    <w:rsid w:val="007C613A"/>
    <w:rsid w:val="007C62C1"/>
    <w:rsid w:val="007C689E"/>
    <w:rsid w:val="007C719B"/>
    <w:rsid w:val="007C7604"/>
    <w:rsid w:val="007C792B"/>
    <w:rsid w:val="007D0407"/>
    <w:rsid w:val="007D0681"/>
    <w:rsid w:val="007D0704"/>
    <w:rsid w:val="007D0A53"/>
    <w:rsid w:val="007D106A"/>
    <w:rsid w:val="007D2323"/>
    <w:rsid w:val="007D3821"/>
    <w:rsid w:val="007D44A7"/>
    <w:rsid w:val="007D582E"/>
    <w:rsid w:val="007D5E94"/>
    <w:rsid w:val="007D5FFD"/>
    <w:rsid w:val="007D61D1"/>
    <w:rsid w:val="007D6327"/>
    <w:rsid w:val="007D7D92"/>
    <w:rsid w:val="007D7EF2"/>
    <w:rsid w:val="007E1570"/>
    <w:rsid w:val="007E179F"/>
    <w:rsid w:val="007E42AD"/>
    <w:rsid w:val="007E485C"/>
    <w:rsid w:val="007E4E48"/>
    <w:rsid w:val="007E54A8"/>
    <w:rsid w:val="007E67B7"/>
    <w:rsid w:val="007E727C"/>
    <w:rsid w:val="007E7422"/>
    <w:rsid w:val="007E7F4F"/>
    <w:rsid w:val="007F0CEB"/>
    <w:rsid w:val="007F1344"/>
    <w:rsid w:val="007F184D"/>
    <w:rsid w:val="007F1864"/>
    <w:rsid w:val="007F36B8"/>
    <w:rsid w:val="007F441C"/>
    <w:rsid w:val="007F45B0"/>
    <w:rsid w:val="007F53C0"/>
    <w:rsid w:val="007F5749"/>
    <w:rsid w:val="007F63EE"/>
    <w:rsid w:val="007F643F"/>
    <w:rsid w:val="007F7671"/>
    <w:rsid w:val="007F7699"/>
    <w:rsid w:val="007F76A5"/>
    <w:rsid w:val="00800F44"/>
    <w:rsid w:val="00801520"/>
    <w:rsid w:val="00801E57"/>
    <w:rsid w:val="00802D0D"/>
    <w:rsid w:val="00803A90"/>
    <w:rsid w:val="00804963"/>
    <w:rsid w:val="0080561A"/>
    <w:rsid w:val="008058FA"/>
    <w:rsid w:val="00805BA6"/>
    <w:rsid w:val="00806190"/>
    <w:rsid w:val="008068C1"/>
    <w:rsid w:val="0080793E"/>
    <w:rsid w:val="00810727"/>
    <w:rsid w:val="00810CA2"/>
    <w:rsid w:val="008116B4"/>
    <w:rsid w:val="00811A92"/>
    <w:rsid w:val="00811FA6"/>
    <w:rsid w:val="00812243"/>
    <w:rsid w:val="008128F3"/>
    <w:rsid w:val="00812BA7"/>
    <w:rsid w:val="0081323B"/>
    <w:rsid w:val="00813C94"/>
    <w:rsid w:val="00813CF6"/>
    <w:rsid w:val="00813DBC"/>
    <w:rsid w:val="00814B58"/>
    <w:rsid w:val="0081506D"/>
    <w:rsid w:val="008163EB"/>
    <w:rsid w:val="008163F3"/>
    <w:rsid w:val="008171C5"/>
    <w:rsid w:val="00820DCF"/>
    <w:rsid w:val="0082161D"/>
    <w:rsid w:val="00821B63"/>
    <w:rsid w:val="00823E89"/>
    <w:rsid w:val="0082419C"/>
    <w:rsid w:val="0082447F"/>
    <w:rsid w:val="008247DA"/>
    <w:rsid w:val="008248C8"/>
    <w:rsid w:val="00824EBA"/>
    <w:rsid w:val="00826E34"/>
    <w:rsid w:val="008278F9"/>
    <w:rsid w:val="00827E0E"/>
    <w:rsid w:val="00830203"/>
    <w:rsid w:val="008305BB"/>
    <w:rsid w:val="0083085C"/>
    <w:rsid w:val="00830960"/>
    <w:rsid w:val="00830986"/>
    <w:rsid w:val="00831878"/>
    <w:rsid w:val="00831CB1"/>
    <w:rsid w:val="008320AB"/>
    <w:rsid w:val="00832408"/>
    <w:rsid w:val="008326CB"/>
    <w:rsid w:val="00832C48"/>
    <w:rsid w:val="00834A68"/>
    <w:rsid w:val="00834CE9"/>
    <w:rsid w:val="00834F92"/>
    <w:rsid w:val="008362A2"/>
    <w:rsid w:val="008374BB"/>
    <w:rsid w:val="00837A0F"/>
    <w:rsid w:val="008461A4"/>
    <w:rsid w:val="0084657B"/>
    <w:rsid w:val="0084667B"/>
    <w:rsid w:val="00846B19"/>
    <w:rsid w:val="00846EC7"/>
    <w:rsid w:val="008471B0"/>
    <w:rsid w:val="00847382"/>
    <w:rsid w:val="008479E7"/>
    <w:rsid w:val="008501C9"/>
    <w:rsid w:val="0085044F"/>
    <w:rsid w:val="0085099E"/>
    <w:rsid w:val="00850AD6"/>
    <w:rsid w:val="00850B6B"/>
    <w:rsid w:val="0085152A"/>
    <w:rsid w:val="008527B7"/>
    <w:rsid w:val="00853B9B"/>
    <w:rsid w:val="00853F18"/>
    <w:rsid w:val="00855865"/>
    <w:rsid w:val="0085588E"/>
    <w:rsid w:val="00855BE6"/>
    <w:rsid w:val="00856856"/>
    <w:rsid w:val="0085704D"/>
    <w:rsid w:val="00860E3A"/>
    <w:rsid w:val="00861A4B"/>
    <w:rsid w:val="00862C9F"/>
    <w:rsid w:val="008647D3"/>
    <w:rsid w:val="00864AFC"/>
    <w:rsid w:val="0086599C"/>
    <w:rsid w:val="00865FA2"/>
    <w:rsid w:val="008660FD"/>
    <w:rsid w:val="00866477"/>
    <w:rsid w:val="00867A2B"/>
    <w:rsid w:val="00870EC0"/>
    <w:rsid w:val="00871660"/>
    <w:rsid w:val="00871735"/>
    <w:rsid w:val="00871EB2"/>
    <w:rsid w:val="00873843"/>
    <w:rsid w:val="008742F5"/>
    <w:rsid w:val="0087448D"/>
    <w:rsid w:val="008759A8"/>
    <w:rsid w:val="00875D00"/>
    <w:rsid w:val="00875DFD"/>
    <w:rsid w:val="00876058"/>
    <w:rsid w:val="008768D9"/>
    <w:rsid w:val="00876A24"/>
    <w:rsid w:val="00876E76"/>
    <w:rsid w:val="0088067D"/>
    <w:rsid w:val="00881049"/>
    <w:rsid w:val="00881643"/>
    <w:rsid w:val="008823C5"/>
    <w:rsid w:val="008828E2"/>
    <w:rsid w:val="00883709"/>
    <w:rsid w:val="008847C3"/>
    <w:rsid w:val="0088528D"/>
    <w:rsid w:val="0088587F"/>
    <w:rsid w:val="00886C8C"/>
    <w:rsid w:val="0088786B"/>
    <w:rsid w:val="008903F4"/>
    <w:rsid w:val="0089088E"/>
    <w:rsid w:val="00890A0D"/>
    <w:rsid w:val="00890C2E"/>
    <w:rsid w:val="00892698"/>
    <w:rsid w:val="008937D4"/>
    <w:rsid w:val="00894A47"/>
    <w:rsid w:val="00894DAF"/>
    <w:rsid w:val="00895D5F"/>
    <w:rsid w:val="008A042B"/>
    <w:rsid w:val="008A1EE6"/>
    <w:rsid w:val="008A2B93"/>
    <w:rsid w:val="008A318D"/>
    <w:rsid w:val="008A3D92"/>
    <w:rsid w:val="008A4435"/>
    <w:rsid w:val="008A4A12"/>
    <w:rsid w:val="008A4D49"/>
    <w:rsid w:val="008A5497"/>
    <w:rsid w:val="008A6F4B"/>
    <w:rsid w:val="008A738D"/>
    <w:rsid w:val="008B0ED8"/>
    <w:rsid w:val="008B1171"/>
    <w:rsid w:val="008B15EC"/>
    <w:rsid w:val="008B166F"/>
    <w:rsid w:val="008B1E73"/>
    <w:rsid w:val="008B1F62"/>
    <w:rsid w:val="008B216A"/>
    <w:rsid w:val="008B2211"/>
    <w:rsid w:val="008B243E"/>
    <w:rsid w:val="008B2A47"/>
    <w:rsid w:val="008B35B5"/>
    <w:rsid w:val="008B3BAF"/>
    <w:rsid w:val="008B3D9A"/>
    <w:rsid w:val="008B51CC"/>
    <w:rsid w:val="008B592D"/>
    <w:rsid w:val="008B6AE8"/>
    <w:rsid w:val="008B71EB"/>
    <w:rsid w:val="008B778E"/>
    <w:rsid w:val="008B77D2"/>
    <w:rsid w:val="008C0B36"/>
    <w:rsid w:val="008C1D88"/>
    <w:rsid w:val="008C2249"/>
    <w:rsid w:val="008C270E"/>
    <w:rsid w:val="008C30CF"/>
    <w:rsid w:val="008C3147"/>
    <w:rsid w:val="008C3A83"/>
    <w:rsid w:val="008C3F12"/>
    <w:rsid w:val="008C4749"/>
    <w:rsid w:val="008C5111"/>
    <w:rsid w:val="008C5D53"/>
    <w:rsid w:val="008C6148"/>
    <w:rsid w:val="008C6BB0"/>
    <w:rsid w:val="008C7091"/>
    <w:rsid w:val="008C7B4F"/>
    <w:rsid w:val="008C7CA4"/>
    <w:rsid w:val="008D04EF"/>
    <w:rsid w:val="008D064C"/>
    <w:rsid w:val="008D14F1"/>
    <w:rsid w:val="008D1A2B"/>
    <w:rsid w:val="008D1D54"/>
    <w:rsid w:val="008D3101"/>
    <w:rsid w:val="008D63BB"/>
    <w:rsid w:val="008E0702"/>
    <w:rsid w:val="008E0BCA"/>
    <w:rsid w:val="008E0D95"/>
    <w:rsid w:val="008E1698"/>
    <w:rsid w:val="008E16B6"/>
    <w:rsid w:val="008E24F3"/>
    <w:rsid w:val="008E265F"/>
    <w:rsid w:val="008E2BAB"/>
    <w:rsid w:val="008E2C99"/>
    <w:rsid w:val="008E3502"/>
    <w:rsid w:val="008E362E"/>
    <w:rsid w:val="008E3DB6"/>
    <w:rsid w:val="008E3E40"/>
    <w:rsid w:val="008E4311"/>
    <w:rsid w:val="008E511F"/>
    <w:rsid w:val="008E5D8A"/>
    <w:rsid w:val="008E6121"/>
    <w:rsid w:val="008E74E0"/>
    <w:rsid w:val="008E7767"/>
    <w:rsid w:val="008E78B6"/>
    <w:rsid w:val="008F1959"/>
    <w:rsid w:val="008F1B9F"/>
    <w:rsid w:val="008F2BE6"/>
    <w:rsid w:val="008F32EC"/>
    <w:rsid w:val="008F346C"/>
    <w:rsid w:val="008F3BFA"/>
    <w:rsid w:val="008F5FAB"/>
    <w:rsid w:val="009002B7"/>
    <w:rsid w:val="009004FB"/>
    <w:rsid w:val="009008AC"/>
    <w:rsid w:val="0090146D"/>
    <w:rsid w:val="00901D8D"/>
    <w:rsid w:val="00901E80"/>
    <w:rsid w:val="00902CA7"/>
    <w:rsid w:val="00902DB0"/>
    <w:rsid w:val="0090324D"/>
    <w:rsid w:val="00904EB2"/>
    <w:rsid w:val="00905479"/>
    <w:rsid w:val="00905C5C"/>
    <w:rsid w:val="009060C1"/>
    <w:rsid w:val="00906339"/>
    <w:rsid w:val="009068BC"/>
    <w:rsid w:val="009110A8"/>
    <w:rsid w:val="009114DC"/>
    <w:rsid w:val="009115BD"/>
    <w:rsid w:val="00911666"/>
    <w:rsid w:val="00911D57"/>
    <w:rsid w:val="00912CDA"/>
    <w:rsid w:val="009137F2"/>
    <w:rsid w:val="00913D51"/>
    <w:rsid w:val="00913E2C"/>
    <w:rsid w:val="009141EE"/>
    <w:rsid w:val="00914A03"/>
    <w:rsid w:val="00914B08"/>
    <w:rsid w:val="0091525C"/>
    <w:rsid w:val="009160CB"/>
    <w:rsid w:val="00920D3F"/>
    <w:rsid w:val="009217A9"/>
    <w:rsid w:val="00921FC1"/>
    <w:rsid w:val="009231C4"/>
    <w:rsid w:val="00923E7C"/>
    <w:rsid w:val="00925221"/>
    <w:rsid w:val="009261D5"/>
    <w:rsid w:val="00926666"/>
    <w:rsid w:val="00931120"/>
    <w:rsid w:val="00931DD1"/>
    <w:rsid w:val="009324D0"/>
    <w:rsid w:val="00932798"/>
    <w:rsid w:val="009331E7"/>
    <w:rsid w:val="009351D4"/>
    <w:rsid w:val="0093533E"/>
    <w:rsid w:val="00935E58"/>
    <w:rsid w:val="0093664B"/>
    <w:rsid w:val="00936A12"/>
    <w:rsid w:val="00936C09"/>
    <w:rsid w:val="00937ACF"/>
    <w:rsid w:val="0094004B"/>
    <w:rsid w:val="00940284"/>
    <w:rsid w:val="00941732"/>
    <w:rsid w:val="00941F35"/>
    <w:rsid w:val="0094259B"/>
    <w:rsid w:val="009430EB"/>
    <w:rsid w:val="00943241"/>
    <w:rsid w:val="009433D5"/>
    <w:rsid w:val="0094350A"/>
    <w:rsid w:val="009438DD"/>
    <w:rsid w:val="009439BD"/>
    <w:rsid w:val="0094487F"/>
    <w:rsid w:val="00944D17"/>
    <w:rsid w:val="009457CA"/>
    <w:rsid w:val="00945A0A"/>
    <w:rsid w:val="00945BC0"/>
    <w:rsid w:val="00946540"/>
    <w:rsid w:val="009500A3"/>
    <w:rsid w:val="00951351"/>
    <w:rsid w:val="0095140A"/>
    <w:rsid w:val="0095141C"/>
    <w:rsid w:val="0095223C"/>
    <w:rsid w:val="009547FA"/>
    <w:rsid w:val="00954997"/>
    <w:rsid w:val="00954A08"/>
    <w:rsid w:val="00955130"/>
    <w:rsid w:val="00955BFF"/>
    <w:rsid w:val="009561D8"/>
    <w:rsid w:val="00956770"/>
    <w:rsid w:val="00960A23"/>
    <w:rsid w:val="00960D4E"/>
    <w:rsid w:val="00960DA2"/>
    <w:rsid w:val="00961544"/>
    <w:rsid w:val="00961A4A"/>
    <w:rsid w:val="00962E9F"/>
    <w:rsid w:val="00962F14"/>
    <w:rsid w:val="00965026"/>
    <w:rsid w:val="009650AD"/>
    <w:rsid w:val="0096548E"/>
    <w:rsid w:val="00967C7A"/>
    <w:rsid w:val="00970C03"/>
    <w:rsid w:val="00970FB2"/>
    <w:rsid w:val="00971B64"/>
    <w:rsid w:val="00972AE5"/>
    <w:rsid w:val="00973C4B"/>
    <w:rsid w:val="00974C7C"/>
    <w:rsid w:val="009759B4"/>
    <w:rsid w:val="00975FAF"/>
    <w:rsid w:val="009801F5"/>
    <w:rsid w:val="00981340"/>
    <w:rsid w:val="00981CD3"/>
    <w:rsid w:val="00982848"/>
    <w:rsid w:val="00982B36"/>
    <w:rsid w:val="00982CBD"/>
    <w:rsid w:val="00982D91"/>
    <w:rsid w:val="00983356"/>
    <w:rsid w:val="00983563"/>
    <w:rsid w:val="00983E4C"/>
    <w:rsid w:val="009840B2"/>
    <w:rsid w:val="00985044"/>
    <w:rsid w:val="009855AD"/>
    <w:rsid w:val="009878BF"/>
    <w:rsid w:val="00991EA8"/>
    <w:rsid w:val="0099243A"/>
    <w:rsid w:val="00992B99"/>
    <w:rsid w:val="00993A62"/>
    <w:rsid w:val="0099472B"/>
    <w:rsid w:val="00995327"/>
    <w:rsid w:val="00996812"/>
    <w:rsid w:val="009A08A7"/>
    <w:rsid w:val="009A08EE"/>
    <w:rsid w:val="009A0BE5"/>
    <w:rsid w:val="009A0DD1"/>
    <w:rsid w:val="009A13BC"/>
    <w:rsid w:val="009A1B64"/>
    <w:rsid w:val="009A24D2"/>
    <w:rsid w:val="009A2EDC"/>
    <w:rsid w:val="009A35C7"/>
    <w:rsid w:val="009A36C1"/>
    <w:rsid w:val="009A375B"/>
    <w:rsid w:val="009A56FC"/>
    <w:rsid w:val="009A57D8"/>
    <w:rsid w:val="009A623F"/>
    <w:rsid w:val="009A6505"/>
    <w:rsid w:val="009A7CF6"/>
    <w:rsid w:val="009A7EC1"/>
    <w:rsid w:val="009B0C0A"/>
    <w:rsid w:val="009B1024"/>
    <w:rsid w:val="009B1596"/>
    <w:rsid w:val="009B2592"/>
    <w:rsid w:val="009B265E"/>
    <w:rsid w:val="009B2832"/>
    <w:rsid w:val="009B3E68"/>
    <w:rsid w:val="009B4627"/>
    <w:rsid w:val="009B641C"/>
    <w:rsid w:val="009B6872"/>
    <w:rsid w:val="009B6A21"/>
    <w:rsid w:val="009C018E"/>
    <w:rsid w:val="009C0C55"/>
    <w:rsid w:val="009C1B5A"/>
    <w:rsid w:val="009C1B68"/>
    <w:rsid w:val="009C2DB7"/>
    <w:rsid w:val="009C36C1"/>
    <w:rsid w:val="009C438E"/>
    <w:rsid w:val="009C441C"/>
    <w:rsid w:val="009C4AD7"/>
    <w:rsid w:val="009C5058"/>
    <w:rsid w:val="009C5BF2"/>
    <w:rsid w:val="009C5C9B"/>
    <w:rsid w:val="009C6B6D"/>
    <w:rsid w:val="009C75CD"/>
    <w:rsid w:val="009C7D11"/>
    <w:rsid w:val="009C7F22"/>
    <w:rsid w:val="009D02EF"/>
    <w:rsid w:val="009D1AB0"/>
    <w:rsid w:val="009D27CF"/>
    <w:rsid w:val="009D3317"/>
    <w:rsid w:val="009D58DA"/>
    <w:rsid w:val="009D7C7C"/>
    <w:rsid w:val="009E17EC"/>
    <w:rsid w:val="009E183D"/>
    <w:rsid w:val="009E262F"/>
    <w:rsid w:val="009E26E4"/>
    <w:rsid w:val="009E471C"/>
    <w:rsid w:val="009E4AD9"/>
    <w:rsid w:val="009E51A6"/>
    <w:rsid w:val="009E5A08"/>
    <w:rsid w:val="009E5C35"/>
    <w:rsid w:val="009E6039"/>
    <w:rsid w:val="009E6423"/>
    <w:rsid w:val="009E662B"/>
    <w:rsid w:val="009E72AC"/>
    <w:rsid w:val="009E7C98"/>
    <w:rsid w:val="009F044D"/>
    <w:rsid w:val="009F0FCC"/>
    <w:rsid w:val="009F1296"/>
    <w:rsid w:val="009F3ED6"/>
    <w:rsid w:val="009F50F4"/>
    <w:rsid w:val="009F52D9"/>
    <w:rsid w:val="009F56D0"/>
    <w:rsid w:val="009F64F6"/>
    <w:rsid w:val="009F721A"/>
    <w:rsid w:val="009F7F89"/>
    <w:rsid w:val="00A02580"/>
    <w:rsid w:val="00A03062"/>
    <w:rsid w:val="00A03177"/>
    <w:rsid w:val="00A03BF3"/>
    <w:rsid w:val="00A04294"/>
    <w:rsid w:val="00A0461D"/>
    <w:rsid w:val="00A04766"/>
    <w:rsid w:val="00A05D82"/>
    <w:rsid w:val="00A06622"/>
    <w:rsid w:val="00A06CFF"/>
    <w:rsid w:val="00A0762C"/>
    <w:rsid w:val="00A111EE"/>
    <w:rsid w:val="00A115F2"/>
    <w:rsid w:val="00A119D1"/>
    <w:rsid w:val="00A124C0"/>
    <w:rsid w:val="00A13576"/>
    <w:rsid w:val="00A13716"/>
    <w:rsid w:val="00A13E79"/>
    <w:rsid w:val="00A14EB3"/>
    <w:rsid w:val="00A15B4B"/>
    <w:rsid w:val="00A16094"/>
    <w:rsid w:val="00A16F2C"/>
    <w:rsid w:val="00A178BC"/>
    <w:rsid w:val="00A2054F"/>
    <w:rsid w:val="00A21262"/>
    <w:rsid w:val="00A216E0"/>
    <w:rsid w:val="00A21B83"/>
    <w:rsid w:val="00A2335A"/>
    <w:rsid w:val="00A248BF"/>
    <w:rsid w:val="00A25C7E"/>
    <w:rsid w:val="00A27471"/>
    <w:rsid w:val="00A27650"/>
    <w:rsid w:val="00A27BA5"/>
    <w:rsid w:val="00A30557"/>
    <w:rsid w:val="00A30B7E"/>
    <w:rsid w:val="00A319B7"/>
    <w:rsid w:val="00A31D06"/>
    <w:rsid w:val="00A32667"/>
    <w:rsid w:val="00A32D3E"/>
    <w:rsid w:val="00A3499A"/>
    <w:rsid w:val="00A354E1"/>
    <w:rsid w:val="00A354F4"/>
    <w:rsid w:val="00A35B11"/>
    <w:rsid w:val="00A36FB9"/>
    <w:rsid w:val="00A37C91"/>
    <w:rsid w:val="00A37FFD"/>
    <w:rsid w:val="00A4045D"/>
    <w:rsid w:val="00A4097A"/>
    <w:rsid w:val="00A40B4B"/>
    <w:rsid w:val="00A41098"/>
    <w:rsid w:val="00A41143"/>
    <w:rsid w:val="00A427A7"/>
    <w:rsid w:val="00A43077"/>
    <w:rsid w:val="00A4360B"/>
    <w:rsid w:val="00A43A09"/>
    <w:rsid w:val="00A43E22"/>
    <w:rsid w:val="00A43FFC"/>
    <w:rsid w:val="00A440E2"/>
    <w:rsid w:val="00A441E2"/>
    <w:rsid w:val="00A445F0"/>
    <w:rsid w:val="00A44655"/>
    <w:rsid w:val="00A44DB6"/>
    <w:rsid w:val="00A4529F"/>
    <w:rsid w:val="00A457AF"/>
    <w:rsid w:val="00A4589E"/>
    <w:rsid w:val="00A45B16"/>
    <w:rsid w:val="00A4741D"/>
    <w:rsid w:val="00A47B9D"/>
    <w:rsid w:val="00A5129F"/>
    <w:rsid w:val="00A520D8"/>
    <w:rsid w:val="00A52138"/>
    <w:rsid w:val="00A53000"/>
    <w:rsid w:val="00A54387"/>
    <w:rsid w:val="00A553A0"/>
    <w:rsid w:val="00A55CF6"/>
    <w:rsid w:val="00A56AB6"/>
    <w:rsid w:val="00A606C9"/>
    <w:rsid w:val="00A60798"/>
    <w:rsid w:val="00A62269"/>
    <w:rsid w:val="00A62C5E"/>
    <w:rsid w:val="00A64838"/>
    <w:rsid w:val="00A64F3F"/>
    <w:rsid w:val="00A65051"/>
    <w:rsid w:val="00A65528"/>
    <w:rsid w:val="00A6656A"/>
    <w:rsid w:val="00A66D42"/>
    <w:rsid w:val="00A67362"/>
    <w:rsid w:val="00A67C60"/>
    <w:rsid w:val="00A67DD9"/>
    <w:rsid w:val="00A67E07"/>
    <w:rsid w:val="00A72FEB"/>
    <w:rsid w:val="00A73D9A"/>
    <w:rsid w:val="00A7459B"/>
    <w:rsid w:val="00A75B17"/>
    <w:rsid w:val="00A77174"/>
    <w:rsid w:val="00A77196"/>
    <w:rsid w:val="00A77912"/>
    <w:rsid w:val="00A80232"/>
    <w:rsid w:val="00A80466"/>
    <w:rsid w:val="00A81AF2"/>
    <w:rsid w:val="00A8206F"/>
    <w:rsid w:val="00A82782"/>
    <w:rsid w:val="00A8282D"/>
    <w:rsid w:val="00A8294B"/>
    <w:rsid w:val="00A82EC5"/>
    <w:rsid w:val="00A83497"/>
    <w:rsid w:val="00A8440B"/>
    <w:rsid w:val="00A8478D"/>
    <w:rsid w:val="00A84FA7"/>
    <w:rsid w:val="00A85DCF"/>
    <w:rsid w:val="00A86092"/>
    <w:rsid w:val="00A86516"/>
    <w:rsid w:val="00A8686D"/>
    <w:rsid w:val="00A86A07"/>
    <w:rsid w:val="00A87F6D"/>
    <w:rsid w:val="00A914F9"/>
    <w:rsid w:val="00A91C18"/>
    <w:rsid w:val="00A92520"/>
    <w:rsid w:val="00A92615"/>
    <w:rsid w:val="00A92698"/>
    <w:rsid w:val="00A928F0"/>
    <w:rsid w:val="00A92AB8"/>
    <w:rsid w:val="00A934B5"/>
    <w:rsid w:val="00A93E3D"/>
    <w:rsid w:val="00A943FF"/>
    <w:rsid w:val="00A9447D"/>
    <w:rsid w:val="00A94DE2"/>
    <w:rsid w:val="00A94ED6"/>
    <w:rsid w:val="00A959A3"/>
    <w:rsid w:val="00A95C00"/>
    <w:rsid w:val="00A95F12"/>
    <w:rsid w:val="00A95F34"/>
    <w:rsid w:val="00A95F69"/>
    <w:rsid w:val="00AA12C3"/>
    <w:rsid w:val="00AA1530"/>
    <w:rsid w:val="00AA1891"/>
    <w:rsid w:val="00AA19DA"/>
    <w:rsid w:val="00AA2CAF"/>
    <w:rsid w:val="00AA3EBF"/>
    <w:rsid w:val="00AA3F19"/>
    <w:rsid w:val="00AA4AC0"/>
    <w:rsid w:val="00AA5122"/>
    <w:rsid w:val="00AA6950"/>
    <w:rsid w:val="00AA6C19"/>
    <w:rsid w:val="00AA77C8"/>
    <w:rsid w:val="00AA7DE0"/>
    <w:rsid w:val="00AB0590"/>
    <w:rsid w:val="00AB06AE"/>
    <w:rsid w:val="00AB1ED7"/>
    <w:rsid w:val="00AB270B"/>
    <w:rsid w:val="00AB2732"/>
    <w:rsid w:val="00AB2CDE"/>
    <w:rsid w:val="00AB2E98"/>
    <w:rsid w:val="00AB3165"/>
    <w:rsid w:val="00AB3170"/>
    <w:rsid w:val="00AB4421"/>
    <w:rsid w:val="00AB4B26"/>
    <w:rsid w:val="00AB65F8"/>
    <w:rsid w:val="00AB7843"/>
    <w:rsid w:val="00AC098C"/>
    <w:rsid w:val="00AC0CAD"/>
    <w:rsid w:val="00AC1CE2"/>
    <w:rsid w:val="00AC23A4"/>
    <w:rsid w:val="00AC36F0"/>
    <w:rsid w:val="00AC4D0E"/>
    <w:rsid w:val="00AC51FA"/>
    <w:rsid w:val="00AC578A"/>
    <w:rsid w:val="00AC5909"/>
    <w:rsid w:val="00AC774F"/>
    <w:rsid w:val="00AC7EA7"/>
    <w:rsid w:val="00AC7F03"/>
    <w:rsid w:val="00AD04D3"/>
    <w:rsid w:val="00AD09C9"/>
    <w:rsid w:val="00AD0E3B"/>
    <w:rsid w:val="00AD1FC0"/>
    <w:rsid w:val="00AD23AE"/>
    <w:rsid w:val="00AD2EA2"/>
    <w:rsid w:val="00AD3DD0"/>
    <w:rsid w:val="00AD3DE1"/>
    <w:rsid w:val="00AD4B68"/>
    <w:rsid w:val="00AD6119"/>
    <w:rsid w:val="00AD6D62"/>
    <w:rsid w:val="00AD6E5D"/>
    <w:rsid w:val="00AE02FA"/>
    <w:rsid w:val="00AE0631"/>
    <w:rsid w:val="00AE069C"/>
    <w:rsid w:val="00AE12CB"/>
    <w:rsid w:val="00AE1A38"/>
    <w:rsid w:val="00AE1EFA"/>
    <w:rsid w:val="00AE2774"/>
    <w:rsid w:val="00AE2D18"/>
    <w:rsid w:val="00AE2DAB"/>
    <w:rsid w:val="00AE4DCE"/>
    <w:rsid w:val="00AE52F2"/>
    <w:rsid w:val="00AE5776"/>
    <w:rsid w:val="00AE59BD"/>
    <w:rsid w:val="00AE5C2F"/>
    <w:rsid w:val="00AE60BB"/>
    <w:rsid w:val="00AE626E"/>
    <w:rsid w:val="00AE6758"/>
    <w:rsid w:val="00AE6F90"/>
    <w:rsid w:val="00AE7BE4"/>
    <w:rsid w:val="00AF0790"/>
    <w:rsid w:val="00AF0CE5"/>
    <w:rsid w:val="00AF171F"/>
    <w:rsid w:val="00AF19BF"/>
    <w:rsid w:val="00AF2D06"/>
    <w:rsid w:val="00AF2E55"/>
    <w:rsid w:val="00AF378C"/>
    <w:rsid w:val="00AF44F4"/>
    <w:rsid w:val="00AF4C9D"/>
    <w:rsid w:val="00AF5565"/>
    <w:rsid w:val="00AF5676"/>
    <w:rsid w:val="00AF60DE"/>
    <w:rsid w:val="00AF6254"/>
    <w:rsid w:val="00AF74BE"/>
    <w:rsid w:val="00B00422"/>
    <w:rsid w:val="00B00F91"/>
    <w:rsid w:val="00B029CF"/>
    <w:rsid w:val="00B03913"/>
    <w:rsid w:val="00B03C10"/>
    <w:rsid w:val="00B0424F"/>
    <w:rsid w:val="00B04E76"/>
    <w:rsid w:val="00B0551B"/>
    <w:rsid w:val="00B06094"/>
    <w:rsid w:val="00B07168"/>
    <w:rsid w:val="00B10E6E"/>
    <w:rsid w:val="00B124F8"/>
    <w:rsid w:val="00B129E1"/>
    <w:rsid w:val="00B13117"/>
    <w:rsid w:val="00B131F0"/>
    <w:rsid w:val="00B134C7"/>
    <w:rsid w:val="00B1552C"/>
    <w:rsid w:val="00B1754F"/>
    <w:rsid w:val="00B17622"/>
    <w:rsid w:val="00B17CED"/>
    <w:rsid w:val="00B17EAD"/>
    <w:rsid w:val="00B20492"/>
    <w:rsid w:val="00B215BA"/>
    <w:rsid w:val="00B2186D"/>
    <w:rsid w:val="00B23C7F"/>
    <w:rsid w:val="00B23F15"/>
    <w:rsid w:val="00B25380"/>
    <w:rsid w:val="00B25C97"/>
    <w:rsid w:val="00B3052F"/>
    <w:rsid w:val="00B30623"/>
    <w:rsid w:val="00B31338"/>
    <w:rsid w:val="00B320DA"/>
    <w:rsid w:val="00B32114"/>
    <w:rsid w:val="00B32845"/>
    <w:rsid w:val="00B33212"/>
    <w:rsid w:val="00B35AA1"/>
    <w:rsid w:val="00B364B4"/>
    <w:rsid w:val="00B36824"/>
    <w:rsid w:val="00B370DC"/>
    <w:rsid w:val="00B372C6"/>
    <w:rsid w:val="00B37316"/>
    <w:rsid w:val="00B41337"/>
    <w:rsid w:val="00B4143F"/>
    <w:rsid w:val="00B41EB4"/>
    <w:rsid w:val="00B420C3"/>
    <w:rsid w:val="00B435CC"/>
    <w:rsid w:val="00B43729"/>
    <w:rsid w:val="00B4437D"/>
    <w:rsid w:val="00B443CE"/>
    <w:rsid w:val="00B4595C"/>
    <w:rsid w:val="00B465CB"/>
    <w:rsid w:val="00B47B0E"/>
    <w:rsid w:val="00B52101"/>
    <w:rsid w:val="00B524F0"/>
    <w:rsid w:val="00B5338C"/>
    <w:rsid w:val="00B5344E"/>
    <w:rsid w:val="00B538D1"/>
    <w:rsid w:val="00B54D7A"/>
    <w:rsid w:val="00B55BE6"/>
    <w:rsid w:val="00B56C71"/>
    <w:rsid w:val="00B57346"/>
    <w:rsid w:val="00B576E6"/>
    <w:rsid w:val="00B604D1"/>
    <w:rsid w:val="00B60B57"/>
    <w:rsid w:val="00B618CD"/>
    <w:rsid w:val="00B62987"/>
    <w:rsid w:val="00B62BD3"/>
    <w:rsid w:val="00B63099"/>
    <w:rsid w:val="00B643D6"/>
    <w:rsid w:val="00B64DB7"/>
    <w:rsid w:val="00B663ED"/>
    <w:rsid w:val="00B670B4"/>
    <w:rsid w:val="00B71C44"/>
    <w:rsid w:val="00B71C87"/>
    <w:rsid w:val="00B7225D"/>
    <w:rsid w:val="00B72958"/>
    <w:rsid w:val="00B7364C"/>
    <w:rsid w:val="00B7415F"/>
    <w:rsid w:val="00B7533A"/>
    <w:rsid w:val="00B762EE"/>
    <w:rsid w:val="00B76866"/>
    <w:rsid w:val="00B77DA2"/>
    <w:rsid w:val="00B81611"/>
    <w:rsid w:val="00B81733"/>
    <w:rsid w:val="00B818D8"/>
    <w:rsid w:val="00B82132"/>
    <w:rsid w:val="00B82273"/>
    <w:rsid w:val="00B83848"/>
    <w:rsid w:val="00B846C9"/>
    <w:rsid w:val="00B84C57"/>
    <w:rsid w:val="00B85B07"/>
    <w:rsid w:val="00B85F83"/>
    <w:rsid w:val="00B86038"/>
    <w:rsid w:val="00B86E6E"/>
    <w:rsid w:val="00B9113A"/>
    <w:rsid w:val="00B913F6"/>
    <w:rsid w:val="00B92082"/>
    <w:rsid w:val="00B92872"/>
    <w:rsid w:val="00B93591"/>
    <w:rsid w:val="00B938DD"/>
    <w:rsid w:val="00B942F1"/>
    <w:rsid w:val="00B948C2"/>
    <w:rsid w:val="00B94A1F"/>
    <w:rsid w:val="00B94EAB"/>
    <w:rsid w:val="00B9519C"/>
    <w:rsid w:val="00B95778"/>
    <w:rsid w:val="00B95A63"/>
    <w:rsid w:val="00B9732F"/>
    <w:rsid w:val="00B97A57"/>
    <w:rsid w:val="00BA00D8"/>
    <w:rsid w:val="00BA0F43"/>
    <w:rsid w:val="00BA1D23"/>
    <w:rsid w:val="00BA1E8D"/>
    <w:rsid w:val="00BA3B9B"/>
    <w:rsid w:val="00BA3F3C"/>
    <w:rsid w:val="00BA46FA"/>
    <w:rsid w:val="00BA4BD6"/>
    <w:rsid w:val="00BA5441"/>
    <w:rsid w:val="00BA5896"/>
    <w:rsid w:val="00BA6E04"/>
    <w:rsid w:val="00BB08F5"/>
    <w:rsid w:val="00BB1B75"/>
    <w:rsid w:val="00BB2BB4"/>
    <w:rsid w:val="00BB2F63"/>
    <w:rsid w:val="00BB3045"/>
    <w:rsid w:val="00BB3099"/>
    <w:rsid w:val="00BB4B9F"/>
    <w:rsid w:val="00BB52F1"/>
    <w:rsid w:val="00BB5BD1"/>
    <w:rsid w:val="00BB5CFC"/>
    <w:rsid w:val="00BB60D4"/>
    <w:rsid w:val="00BC05D9"/>
    <w:rsid w:val="00BC0AE7"/>
    <w:rsid w:val="00BC0DF8"/>
    <w:rsid w:val="00BC1708"/>
    <w:rsid w:val="00BC3961"/>
    <w:rsid w:val="00BC41F4"/>
    <w:rsid w:val="00BC4A20"/>
    <w:rsid w:val="00BC5359"/>
    <w:rsid w:val="00BC55F5"/>
    <w:rsid w:val="00BC5844"/>
    <w:rsid w:val="00BC6D70"/>
    <w:rsid w:val="00BC762C"/>
    <w:rsid w:val="00BD030A"/>
    <w:rsid w:val="00BD131A"/>
    <w:rsid w:val="00BD1399"/>
    <w:rsid w:val="00BD141C"/>
    <w:rsid w:val="00BD1D20"/>
    <w:rsid w:val="00BD30D5"/>
    <w:rsid w:val="00BD3FA4"/>
    <w:rsid w:val="00BD45CD"/>
    <w:rsid w:val="00BD533A"/>
    <w:rsid w:val="00BD542C"/>
    <w:rsid w:val="00BD6713"/>
    <w:rsid w:val="00BD6B82"/>
    <w:rsid w:val="00BD7503"/>
    <w:rsid w:val="00BD7B22"/>
    <w:rsid w:val="00BE00CF"/>
    <w:rsid w:val="00BE01E9"/>
    <w:rsid w:val="00BE044F"/>
    <w:rsid w:val="00BE1A47"/>
    <w:rsid w:val="00BE1A5F"/>
    <w:rsid w:val="00BE1D9B"/>
    <w:rsid w:val="00BE2253"/>
    <w:rsid w:val="00BE2FB4"/>
    <w:rsid w:val="00BE2FE8"/>
    <w:rsid w:val="00BE37D8"/>
    <w:rsid w:val="00BE48D6"/>
    <w:rsid w:val="00BE6DDD"/>
    <w:rsid w:val="00BE7053"/>
    <w:rsid w:val="00BE7C76"/>
    <w:rsid w:val="00BE7D71"/>
    <w:rsid w:val="00BF12AC"/>
    <w:rsid w:val="00BF1424"/>
    <w:rsid w:val="00BF1EDC"/>
    <w:rsid w:val="00BF1F1D"/>
    <w:rsid w:val="00BF3057"/>
    <w:rsid w:val="00BF366F"/>
    <w:rsid w:val="00BF47B2"/>
    <w:rsid w:val="00BF4F50"/>
    <w:rsid w:val="00BF57C5"/>
    <w:rsid w:val="00BF58E6"/>
    <w:rsid w:val="00BF6291"/>
    <w:rsid w:val="00BF6627"/>
    <w:rsid w:val="00BF6808"/>
    <w:rsid w:val="00BF6F53"/>
    <w:rsid w:val="00BF7776"/>
    <w:rsid w:val="00C001F9"/>
    <w:rsid w:val="00C02153"/>
    <w:rsid w:val="00C0312C"/>
    <w:rsid w:val="00C045DC"/>
    <w:rsid w:val="00C05C44"/>
    <w:rsid w:val="00C06510"/>
    <w:rsid w:val="00C07BF3"/>
    <w:rsid w:val="00C11189"/>
    <w:rsid w:val="00C11622"/>
    <w:rsid w:val="00C11A52"/>
    <w:rsid w:val="00C12BEC"/>
    <w:rsid w:val="00C1449F"/>
    <w:rsid w:val="00C15089"/>
    <w:rsid w:val="00C16A6C"/>
    <w:rsid w:val="00C16AA6"/>
    <w:rsid w:val="00C16E1D"/>
    <w:rsid w:val="00C17EB1"/>
    <w:rsid w:val="00C2071E"/>
    <w:rsid w:val="00C20993"/>
    <w:rsid w:val="00C21782"/>
    <w:rsid w:val="00C21C7E"/>
    <w:rsid w:val="00C21F67"/>
    <w:rsid w:val="00C243BA"/>
    <w:rsid w:val="00C2472D"/>
    <w:rsid w:val="00C2526C"/>
    <w:rsid w:val="00C25BCC"/>
    <w:rsid w:val="00C25DEC"/>
    <w:rsid w:val="00C260E3"/>
    <w:rsid w:val="00C266EB"/>
    <w:rsid w:val="00C30490"/>
    <w:rsid w:val="00C30E50"/>
    <w:rsid w:val="00C31E62"/>
    <w:rsid w:val="00C33385"/>
    <w:rsid w:val="00C33B74"/>
    <w:rsid w:val="00C3428D"/>
    <w:rsid w:val="00C35CF9"/>
    <w:rsid w:val="00C37EA3"/>
    <w:rsid w:val="00C4118A"/>
    <w:rsid w:val="00C41C84"/>
    <w:rsid w:val="00C421B9"/>
    <w:rsid w:val="00C42ABC"/>
    <w:rsid w:val="00C434BF"/>
    <w:rsid w:val="00C43C63"/>
    <w:rsid w:val="00C43C80"/>
    <w:rsid w:val="00C44B72"/>
    <w:rsid w:val="00C44C2C"/>
    <w:rsid w:val="00C44F94"/>
    <w:rsid w:val="00C45EA1"/>
    <w:rsid w:val="00C467B4"/>
    <w:rsid w:val="00C46B96"/>
    <w:rsid w:val="00C472D0"/>
    <w:rsid w:val="00C472E0"/>
    <w:rsid w:val="00C4742E"/>
    <w:rsid w:val="00C47512"/>
    <w:rsid w:val="00C47E52"/>
    <w:rsid w:val="00C509B2"/>
    <w:rsid w:val="00C50CFB"/>
    <w:rsid w:val="00C512B8"/>
    <w:rsid w:val="00C51C67"/>
    <w:rsid w:val="00C51E07"/>
    <w:rsid w:val="00C51F82"/>
    <w:rsid w:val="00C522A1"/>
    <w:rsid w:val="00C52CC5"/>
    <w:rsid w:val="00C531D8"/>
    <w:rsid w:val="00C53313"/>
    <w:rsid w:val="00C53975"/>
    <w:rsid w:val="00C53CC8"/>
    <w:rsid w:val="00C55216"/>
    <w:rsid w:val="00C562A9"/>
    <w:rsid w:val="00C57E2B"/>
    <w:rsid w:val="00C60E18"/>
    <w:rsid w:val="00C613B6"/>
    <w:rsid w:val="00C62FB6"/>
    <w:rsid w:val="00C63D36"/>
    <w:rsid w:val="00C64DE0"/>
    <w:rsid w:val="00C66131"/>
    <w:rsid w:val="00C67A11"/>
    <w:rsid w:val="00C67F65"/>
    <w:rsid w:val="00C707C6"/>
    <w:rsid w:val="00C7083F"/>
    <w:rsid w:val="00C71B57"/>
    <w:rsid w:val="00C71BDB"/>
    <w:rsid w:val="00C71F07"/>
    <w:rsid w:val="00C72C90"/>
    <w:rsid w:val="00C735FB"/>
    <w:rsid w:val="00C73A76"/>
    <w:rsid w:val="00C73C82"/>
    <w:rsid w:val="00C73FBC"/>
    <w:rsid w:val="00C743DA"/>
    <w:rsid w:val="00C7615D"/>
    <w:rsid w:val="00C772FE"/>
    <w:rsid w:val="00C77C20"/>
    <w:rsid w:val="00C80059"/>
    <w:rsid w:val="00C80B22"/>
    <w:rsid w:val="00C81770"/>
    <w:rsid w:val="00C825C9"/>
    <w:rsid w:val="00C835EA"/>
    <w:rsid w:val="00C84237"/>
    <w:rsid w:val="00C84709"/>
    <w:rsid w:val="00C84C05"/>
    <w:rsid w:val="00C85123"/>
    <w:rsid w:val="00C85850"/>
    <w:rsid w:val="00C86453"/>
    <w:rsid w:val="00C869D1"/>
    <w:rsid w:val="00C87078"/>
    <w:rsid w:val="00C8709C"/>
    <w:rsid w:val="00C872B9"/>
    <w:rsid w:val="00C87448"/>
    <w:rsid w:val="00C90516"/>
    <w:rsid w:val="00C9095F"/>
    <w:rsid w:val="00C916E0"/>
    <w:rsid w:val="00C91DD7"/>
    <w:rsid w:val="00C921A5"/>
    <w:rsid w:val="00C92823"/>
    <w:rsid w:val="00C93006"/>
    <w:rsid w:val="00C937A1"/>
    <w:rsid w:val="00C9479B"/>
    <w:rsid w:val="00C94E34"/>
    <w:rsid w:val="00C952DA"/>
    <w:rsid w:val="00C9574D"/>
    <w:rsid w:val="00C957E7"/>
    <w:rsid w:val="00C97E51"/>
    <w:rsid w:val="00CA006F"/>
    <w:rsid w:val="00CA15B9"/>
    <w:rsid w:val="00CA1B70"/>
    <w:rsid w:val="00CA1E59"/>
    <w:rsid w:val="00CA2185"/>
    <w:rsid w:val="00CA29D9"/>
    <w:rsid w:val="00CA352B"/>
    <w:rsid w:val="00CA4CD9"/>
    <w:rsid w:val="00CA56D4"/>
    <w:rsid w:val="00CA75C3"/>
    <w:rsid w:val="00CA7F72"/>
    <w:rsid w:val="00CB2680"/>
    <w:rsid w:val="00CB2908"/>
    <w:rsid w:val="00CB31E9"/>
    <w:rsid w:val="00CB3354"/>
    <w:rsid w:val="00CB382C"/>
    <w:rsid w:val="00CB3A4A"/>
    <w:rsid w:val="00CB4975"/>
    <w:rsid w:val="00CB4CAB"/>
    <w:rsid w:val="00CB522A"/>
    <w:rsid w:val="00CB661D"/>
    <w:rsid w:val="00CB6A4D"/>
    <w:rsid w:val="00CB72DE"/>
    <w:rsid w:val="00CC113D"/>
    <w:rsid w:val="00CC2B01"/>
    <w:rsid w:val="00CC2D41"/>
    <w:rsid w:val="00CC3B98"/>
    <w:rsid w:val="00CC3E83"/>
    <w:rsid w:val="00CC490D"/>
    <w:rsid w:val="00CC4E05"/>
    <w:rsid w:val="00CC50F2"/>
    <w:rsid w:val="00CC585A"/>
    <w:rsid w:val="00CC624B"/>
    <w:rsid w:val="00CC6326"/>
    <w:rsid w:val="00CC66B2"/>
    <w:rsid w:val="00CC6F85"/>
    <w:rsid w:val="00CD1279"/>
    <w:rsid w:val="00CD134B"/>
    <w:rsid w:val="00CD16D8"/>
    <w:rsid w:val="00CD1B99"/>
    <w:rsid w:val="00CD39DD"/>
    <w:rsid w:val="00CD4E97"/>
    <w:rsid w:val="00CD625B"/>
    <w:rsid w:val="00CD719A"/>
    <w:rsid w:val="00CD71D4"/>
    <w:rsid w:val="00CE056E"/>
    <w:rsid w:val="00CE0C29"/>
    <w:rsid w:val="00CE1678"/>
    <w:rsid w:val="00CE1DC7"/>
    <w:rsid w:val="00CE23BD"/>
    <w:rsid w:val="00CE2E1A"/>
    <w:rsid w:val="00CE344C"/>
    <w:rsid w:val="00CE364C"/>
    <w:rsid w:val="00CE41C6"/>
    <w:rsid w:val="00CE4C66"/>
    <w:rsid w:val="00CE4DDD"/>
    <w:rsid w:val="00CE5514"/>
    <w:rsid w:val="00CE5E90"/>
    <w:rsid w:val="00CE683C"/>
    <w:rsid w:val="00CE766A"/>
    <w:rsid w:val="00CE7A2C"/>
    <w:rsid w:val="00CE7E32"/>
    <w:rsid w:val="00CF088C"/>
    <w:rsid w:val="00CF1559"/>
    <w:rsid w:val="00CF24D1"/>
    <w:rsid w:val="00CF45AC"/>
    <w:rsid w:val="00CF4AB6"/>
    <w:rsid w:val="00CF5274"/>
    <w:rsid w:val="00CF59E2"/>
    <w:rsid w:val="00CF5E76"/>
    <w:rsid w:val="00CF5F34"/>
    <w:rsid w:val="00CF6603"/>
    <w:rsid w:val="00CF6A9A"/>
    <w:rsid w:val="00D00374"/>
    <w:rsid w:val="00D00543"/>
    <w:rsid w:val="00D00844"/>
    <w:rsid w:val="00D02EBD"/>
    <w:rsid w:val="00D03578"/>
    <w:rsid w:val="00D03A0D"/>
    <w:rsid w:val="00D03D4A"/>
    <w:rsid w:val="00D04079"/>
    <w:rsid w:val="00D04446"/>
    <w:rsid w:val="00D045BF"/>
    <w:rsid w:val="00D057D5"/>
    <w:rsid w:val="00D05E4F"/>
    <w:rsid w:val="00D060A9"/>
    <w:rsid w:val="00D062A5"/>
    <w:rsid w:val="00D06CBC"/>
    <w:rsid w:val="00D06EB0"/>
    <w:rsid w:val="00D0729F"/>
    <w:rsid w:val="00D073F1"/>
    <w:rsid w:val="00D075ED"/>
    <w:rsid w:val="00D07A61"/>
    <w:rsid w:val="00D07EAF"/>
    <w:rsid w:val="00D140AB"/>
    <w:rsid w:val="00D14341"/>
    <w:rsid w:val="00D14AC4"/>
    <w:rsid w:val="00D16311"/>
    <w:rsid w:val="00D17426"/>
    <w:rsid w:val="00D17DDD"/>
    <w:rsid w:val="00D17FB7"/>
    <w:rsid w:val="00D214FA"/>
    <w:rsid w:val="00D22BF2"/>
    <w:rsid w:val="00D23122"/>
    <w:rsid w:val="00D23706"/>
    <w:rsid w:val="00D23ACE"/>
    <w:rsid w:val="00D23C2B"/>
    <w:rsid w:val="00D241D1"/>
    <w:rsid w:val="00D244F3"/>
    <w:rsid w:val="00D255B9"/>
    <w:rsid w:val="00D2574D"/>
    <w:rsid w:val="00D25C4D"/>
    <w:rsid w:val="00D25FDB"/>
    <w:rsid w:val="00D267F4"/>
    <w:rsid w:val="00D268B8"/>
    <w:rsid w:val="00D26A6A"/>
    <w:rsid w:val="00D30870"/>
    <w:rsid w:val="00D3167C"/>
    <w:rsid w:val="00D31DD1"/>
    <w:rsid w:val="00D3212F"/>
    <w:rsid w:val="00D32A8C"/>
    <w:rsid w:val="00D3422A"/>
    <w:rsid w:val="00D343EA"/>
    <w:rsid w:val="00D343EB"/>
    <w:rsid w:val="00D34B4D"/>
    <w:rsid w:val="00D351D7"/>
    <w:rsid w:val="00D356AB"/>
    <w:rsid w:val="00D35C65"/>
    <w:rsid w:val="00D361A0"/>
    <w:rsid w:val="00D365D2"/>
    <w:rsid w:val="00D369BF"/>
    <w:rsid w:val="00D36E55"/>
    <w:rsid w:val="00D37303"/>
    <w:rsid w:val="00D4015D"/>
    <w:rsid w:val="00D417A0"/>
    <w:rsid w:val="00D41AE5"/>
    <w:rsid w:val="00D42ACC"/>
    <w:rsid w:val="00D45BCE"/>
    <w:rsid w:val="00D45E32"/>
    <w:rsid w:val="00D467E6"/>
    <w:rsid w:val="00D51076"/>
    <w:rsid w:val="00D51140"/>
    <w:rsid w:val="00D51287"/>
    <w:rsid w:val="00D5181C"/>
    <w:rsid w:val="00D51E32"/>
    <w:rsid w:val="00D52D19"/>
    <w:rsid w:val="00D53496"/>
    <w:rsid w:val="00D539CC"/>
    <w:rsid w:val="00D55981"/>
    <w:rsid w:val="00D55B90"/>
    <w:rsid w:val="00D563AB"/>
    <w:rsid w:val="00D56CA0"/>
    <w:rsid w:val="00D57919"/>
    <w:rsid w:val="00D60579"/>
    <w:rsid w:val="00D60E18"/>
    <w:rsid w:val="00D62139"/>
    <w:rsid w:val="00D62680"/>
    <w:rsid w:val="00D627DA"/>
    <w:rsid w:val="00D62EB7"/>
    <w:rsid w:val="00D64642"/>
    <w:rsid w:val="00D64748"/>
    <w:rsid w:val="00D64919"/>
    <w:rsid w:val="00D64B0E"/>
    <w:rsid w:val="00D6587C"/>
    <w:rsid w:val="00D66A4A"/>
    <w:rsid w:val="00D66A7F"/>
    <w:rsid w:val="00D66C16"/>
    <w:rsid w:val="00D67004"/>
    <w:rsid w:val="00D674FD"/>
    <w:rsid w:val="00D704D3"/>
    <w:rsid w:val="00D70ADA"/>
    <w:rsid w:val="00D71666"/>
    <w:rsid w:val="00D71B94"/>
    <w:rsid w:val="00D72058"/>
    <w:rsid w:val="00D7318B"/>
    <w:rsid w:val="00D73A75"/>
    <w:rsid w:val="00D73B6C"/>
    <w:rsid w:val="00D73CC3"/>
    <w:rsid w:val="00D7446E"/>
    <w:rsid w:val="00D75C93"/>
    <w:rsid w:val="00D7733C"/>
    <w:rsid w:val="00D77464"/>
    <w:rsid w:val="00D80063"/>
    <w:rsid w:val="00D801E6"/>
    <w:rsid w:val="00D803C1"/>
    <w:rsid w:val="00D815C3"/>
    <w:rsid w:val="00D83DED"/>
    <w:rsid w:val="00D84085"/>
    <w:rsid w:val="00D84EAF"/>
    <w:rsid w:val="00D84F5B"/>
    <w:rsid w:val="00D85B65"/>
    <w:rsid w:val="00D85FD9"/>
    <w:rsid w:val="00D86795"/>
    <w:rsid w:val="00D8679A"/>
    <w:rsid w:val="00D86918"/>
    <w:rsid w:val="00D86AF5"/>
    <w:rsid w:val="00D86DBC"/>
    <w:rsid w:val="00D8761E"/>
    <w:rsid w:val="00D87871"/>
    <w:rsid w:val="00D903BF"/>
    <w:rsid w:val="00D90FC5"/>
    <w:rsid w:val="00D9189B"/>
    <w:rsid w:val="00D920E4"/>
    <w:rsid w:val="00D93290"/>
    <w:rsid w:val="00D94513"/>
    <w:rsid w:val="00D94F8E"/>
    <w:rsid w:val="00D950AC"/>
    <w:rsid w:val="00D957C5"/>
    <w:rsid w:val="00D97587"/>
    <w:rsid w:val="00D979D5"/>
    <w:rsid w:val="00DA0039"/>
    <w:rsid w:val="00DA02B7"/>
    <w:rsid w:val="00DA0B29"/>
    <w:rsid w:val="00DA1A22"/>
    <w:rsid w:val="00DA29DB"/>
    <w:rsid w:val="00DA3DE5"/>
    <w:rsid w:val="00DA4794"/>
    <w:rsid w:val="00DA6A7E"/>
    <w:rsid w:val="00DA6AA6"/>
    <w:rsid w:val="00DB0041"/>
    <w:rsid w:val="00DB011F"/>
    <w:rsid w:val="00DB0688"/>
    <w:rsid w:val="00DB3267"/>
    <w:rsid w:val="00DB348C"/>
    <w:rsid w:val="00DB4B1C"/>
    <w:rsid w:val="00DB4CD6"/>
    <w:rsid w:val="00DB52D3"/>
    <w:rsid w:val="00DB5BF0"/>
    <w:rsid w:val="00DB6093"/>
    <w:rsid w:val="00DB6216"/>
    <w:rsid w:val="00DB637F"/>
    <w:rsid w:val="00DB642C"/>
    <w:rsid w:val="00DB6632"/>
    <w:rsid w:val="00DB7045"/>
    <w:rsid w:val="00DB7130"/>
    <w:rsid w:val="00DB75CF"/>
    <w:rsid w:val="00DB7623"/>
    <w:rsid w:val="00DC0791"/>
    <w:rsid w:val="00DC0B69"/>
    <w:rsid w:val="00DC296A"/>
    <w:rsid w:val="00DC5508"/>
    <w:rsid w:val="00DC55A3"/>
    <w:rsid w:val="00DC5EDB"/>
    <w:rsid w:val="00DC6B22"/>
    <w:rsid w:val="00DC7C1B"/>
    <w:rsid w:val="00DC7F07"/>
    <w:rsid w:val="00DD195E"/>
    <w:rsid w:val="00DD22BE"/>
    <w:rsid w:val="00DD28BF"/>
    <w:rsid w:val="00DD381B"/>
    <w:rsid w:val="00DD429B"/>
    <w:rsid w:val="00DD460D"/>
    <w:rsid w:val="00DD4B40"/>
    <w:rsid w:val="00DD56E4"/>
    <w:rsid w:val="00DE1561"/>
    <w:rsid w:val="00DE178B"/>
    <w:rsid w:val="00DE2E09"/>
    <w:rsid w:val="00DE3321"/>
    <w:rsid w:val="00DE355B"/>
    <w:rsid w:val="00DE377F"/>
    <w:rsid w:val="00DE4EDE"/>
    <w:rsid w:val="00DE5CB1"/>
    <w:rsid w:val="00DE5F65"/>
    <w:rsid w:val="00DE621C"/>
    <w:rsid w:val="00DE67DA"/>
    <w:rsid w:val="00DE6FA9"/>
    <w:rsid w:val="00DE71BB"/>
    <w:rsid w:val="00DE741B"/>
    <w:rsid w:val="00DE76DB"/>
    <w:rsid w:val="00DE7D58"/>
    <w:rsid w:val="00DF025B"/>
    <w:rsid w:val="00DF04BB"/>
    <w:rsid w:val="00DF08B0"/>
    <w:rsid w:val="00DF3470"/>
    <w:rsid w:val="00DF3CFF"/>
    <w:rsid w:val="00DF458B"/>
    <w:rsid w:val="00DF508C"/>
    <w:rsid w:val="00DF5384"/>
    <w:rsid w:val="00DF6983"/>
    <w:rsid w:val="00DF74F1"/>
    <w:rsid w:val="00E00E8D"/>
    <w:rsid w:val="00E010BE"/>
    <w:rsid w:val="00E013F9"/>
    <w:rsid w:val="00E01620"/>
    <w:rsid w:val="00E01CB4"/>
    <w:rsid w:val="00E02B58"/>
    <w:rsid w:val="00E030B9"/>
    <w:rsid w:val="00E03A9B"/>
    <w:rsid w:val="00E03B5A"/>
    <w:rsid w:val="00E04250"/>
    <w:rsid w:val="00E04D35"/>
    <w:rsid w:val="00E07000"/>
    <w:rsid w:val="00E070FD"/>
    <w:rsid w:val="00E10241"/>
    <w:rsid w:val="00E1151E"/>
    <w:rsid w:val="00E1182B"/>
    <w:rsid w:val="00E1355F"/>
    <w:rsid w:val="00E13B35"/>
    <w:rsid w:val="00E13D40"/>
    <w:rsid w:val="00E14399"/>
    <w:rsid w:val="00E147FB"/>
    <w:rsid w:val="00E14E49"/>
    <w:rsid w:val="00E15686"/>
    <w:rsid w:val="00E15D2F"/>
    <w:rsid w:val="00E168EA"/>
    <w:rsid w:val="00E16B65"/>
    <w:rsid w:val="00E16B67"/>
    <w:rsid w:val="00E20872"/>
    <w:rsid w:val="00E23144"/>
    <w:rsid w:val="00E23674"/>
    <w:rsid w:val="00E237BE"/>
    <w:rsid w:val="00E243C6"/>
    <w:rsid w:val="00E2442D"/>
    <w:rsid w:val="00E244EB"/>
    <w:rsid w:val="00E24A55"/>
    <w:rsid w:val="00E24D98"/>
    <w:rsid w:val="00E253DD"/>
    <w:rsid w:val="00E254D7"/>
    <w:rsid w:val="00E25EED"/>
    <w:rsid w:val="00E265F5"/>
    <w:rsid w:val="00E26D36"/>
    <w:rsid w:val="00E27074"/>
    <w:rsid w:val="00E2743B"/>
    <w:rsid w:val="00E3023D"/>
    <w:rsid w:val="00E30CB0"/>
    <w:rsid w:val="00E30EC2"/>
    <w:rsid w:val="00E32129"/>
    <w:rsid w:val="00E326F4"/>
    <w:rsid w:val="00E32E6B"/>
    <w:rsid w:val="00E330D3"/>
    <w:rsid w:val="00E333A1"/>
    <w:rsid w:val="00E3361E"/>
    <w:rsid w:val="00E34F28"/>
    <w:rsid w:val="00E35652"/>
    <w:rsid w:val="00E3576E"/>
    <w:rsid w:val="00E37A7D"/>
    <w:rsid w:val="00E40701"/>
    <w:rsid w:val="00E409B7"/>
    <w:rsid w:val="00E411AA"/>
    <w:rsid w:val="00E418F7"/>
    <w:rsid w:val="00E41A13"/>
    <w:rsid w:val="00E41F8F"/>
    <w:rsid w:val="00E4203B"/>
    <w:rsid w:val="00E4269F"/>
    <w:rsid w:val="00E42749"/>
    <w:rsid w:val="00E43D1D"/>
    <w:rsid w:val="00E440D9"/>
    <w:rsid w:val="00E4460C"/>
    <w:rsid w:val="00E45AE1"/>
    <w:rsid w:val="00E46281"/>
    <w:rsid w:val="00E47414"/>
    <w:rsid w:val="00E47F95"/>
    <w:rsid w:val="00E47F9E"/>
    <w:rsid w:val="00E50DCA"/>
    <w:rsid w:val="00E5157E"/>
    <w:rsid w:val="00E519CD"/>
    <w:rsid w:val="00E51ECA"/>
    <w:rsid w:val="00E53DC3"/>
    <w:rsid w:val="00E54CD6"/>
    <w:rsid w:val="00E55C87"/>
    <w:rsid w:val="00E57208"/>
    <w:rsid w:val="00E60540"/>
    <w:rsid w:val="00E6246C"/>
    <w:rsid w:val="00E62AB1"/>
    <w:rsid w:val="00E62DDF"/>
    <w:rsid w:val="00E62E9F"/>
    <w:rsid w:val="00E63A57"/>
    <w:rsid w:val="00E63F69"/>
    <w:rsid w:val="00E63FB3"/>
    <w:rsid w:val="00E63FD6"/>
    <w:rsid w:val="00E651A1"/>
    <w:rsid w:val="00E6531D"/>
    <w:rsid w:val="00E654E4"/>
    <w:rsid w:val="00E66687"/>
    <w:rsid w:val="00E67F81"/>
    <w:rsid w:val="00E67FE3"/>
    <w:rsid w:val="00E70574"/>
    <w:rsid w:val="00E70C97"/>
    <w:rsid w:val="00E70D09"/>
    <w:rsid w:val="00E71DBE"/>
    <w:rsid w:val="00E73831"/>
    <w:rsid w:val="00E74DC7"/>
    <w:rsid w:val="00E74F6E"/>
    <w:rsid w:val="00E75BA0"/>
    <w:rsid w:val="00E75D9A"/>
    <w:rsid w:val="00E77813"/>
    <w:rsid w:val="00E81A30"/>
    <w:rsid w:val="00E820B4"/>
    <w:rsid w:val="00E825A7"/>
    <w:rsid w:val="00E826D6"/>
    <w:rsid w:val="00E82A6E"/>
    <w:rsid w:val="00E82AA3"/>
    <w:rsid w:val="00E83681"/>
    <w:rsid w:val="00E83EB0"/>
    <w:rsid w:val="00E86269"/>
    <w:rsid w:val="00E86885"/>
    <w:rsid w:val="00E86F67"/>
    <w:rsid w:val="00E873BD"/>
    <w:rsid w:val="00E87A28"/>
    <w:rsid w:val="00E92894"/>
    <w:rsid w:val="00E92DD1"/>
    <w:rsid w:val="00E937D3"/>
    <w:rsid w:val="00E938EF"/>
    <w:rsid w:val="00E96EB3"/>
    <w:rsid w:val="00E97107"/>
    <w:rsid w:val="00EA0372"/>
    <w:rsid w:val="00EA12AB"/>
    <w:rsid w:val="00EA15EF"/>
    <w:rsid w:val="00EA1BFA"/>
    <w:rsid w:val="00EA2A6E"/>
    <w:rsid w:val="00EA3B33"/>
    <w:rsid w:val="00EA4229"/>
    <w:rsid w:val="00EA4660"/>
    <w:rsid w:val="00EA51FC"/>
    <w:rsid w:val="00EA61BC"/>
    <w:rsid w:val="00EA621B"/>
    <w:rsid w:val="00EA6319"/>
    <w:rsid w:val="00EA6D3B"/>
    <w:rsid w:val="00EA7BC1"/>
    <w:rsid w:val="00EA7FAD"/>
    <w:rsid w:val="00EB0750"/>
    <w:rsid w:val="00EB1824"/>
    <w:rsid w:val="00EB1D3E"/>
    <w:rsid w:val="00EB22A0"/>
    <w:rsid w:val="00EB2371"/>
    <w:rsid w:val="00EB23EA"/>
    <w:rsid w:val="00EB25CD"/>
    <w:rsid w:val="00EB2A94"/>
    <w:rsid w:val="00EB2B4A"/>
    <w:rsid w:val="00EB344B"/>
    <w:rsid w:val="00EB35B3"/>
    <w:rsid w:val="00EB3B0A"/>
    <w:rsid w:val="00EB4330"/>
    <w:rsid w:val="00EB4AF9"/>
    <w:rsid w:val="00EB5529"/>
    <w:rsid w:val="00EB77D3"/>
    <w:rsid w:val="00EC1D11"/>
    <w:rsid w:val="00EC3280"/>
    <w:rsid w:val="00EC37D4"/>
    <w:rsid w:val="00EC37F6"/>
    <w:rsid w:val="00EC4508"/>
    <w:rsid w:val="00EC4599"/>
    <w:rsid w:val="00EC4931"/>
    <w:rsid w:val="00EC5422"/>
    <w:rsid w:val="00EC5FD1"/>
    <w:rsid w:val="00EC61E4"/>
    <w:rsid w:val="00EC626F"/>
    <w:rsid w:val="00EC67C5"/>
    <w:rsid w:val="00EC79C2"/>
    <w:rsid w:val="00ED1694"/>
    <w:rsid w:val="00ED26E5"/>
    <w:rsid w:val="00ED2A6A"/>
    <w:rsid w:val="00ED312C"/>
    <w:rsid w:val="00ED337D"/>
    <w:rsid w:val="00ED4196"/>
    <w:rsid w:val="00ED465B"/>
    <w:rsid w:val="00ED52CE"/>
    <w:rsid w:val="00ED59F6"/>
    <w:rsid w:val="00ED5A4C"/>
    <w:rsid w:val="00ED65AD"/>
    <w:rsid w:val="00ED6AE8"/>
    <w:rsid w:val="00ED6AF0"/>
    <w:rsid w:val="00ED74FF"/>
    <w:rsid w:val="00EE06BF"/>
    <w:rsid w:val="00EE0877"/>
    <w:rsid w:val="00EE1E9C"/>
    <w:rsid w:val="00EE2500"/>
    <w:rsid w:val="00EE252C"/>
    <w:rsid w:val="00EE27B7"/>
    <w:rsid w:val="00EE29B0"/>
    <w:rsid w:val="00EE29DE"/>
    <w:rsid w:val="00EE3088"/>
    <w:rsid w:val="00EE3C9D"/>
    <w:rsid w:val="00EE47F1"/>
    <w:rsid w:val="00EE509D"/>
    <w:rsid w:val="00EE5111"/>
    <w:rsid w:val="00EE5C48"/>
    <w:rsid w:val="00EE628C"/>
    <w:rsid w:val="00EE653F"/>
    <w:rsid w:val="00EE72E9"/>
    <w:rsid w:val="00EE7CA2"/>
    <w:rsid w:val="00EF0089"/>
    <w:rsid w:val="00EF15A8"/>
    <w:rsid w:val="00EF3A27"/>
    <w:rsid w:val="00EF4126"/>
    <w:rsid w:val="00EF48B9"/>
    <w:rsid w:val="00EF718C"/>
    <w:rsid w:val="00EF7B2E"/>
    <w:rsid w:val="00EF7B99"/>
    <w:rsid w:val="00EF7E10"/>
    <w:rsid w:val="00EF7ED9"/>
    <w:rsid w:val="00F00365"/>
    <w:rsid w:val="00F00876"/>
    <w:rsid w:val="00F00D97"/>
    <w:rsid w:val="00F01E32"/>
    <w:rsid w:val="00F024B1"/>
    <w:rsid w:val="00F02512"/>
    <w:rsid w:val="00F028B5"/>
    <w:rsid w:val="00F0350C"/>
    <w:rsid w:val="00F0467D"/>
    <w:rsid w:val="00F05ECE"/>
    <w:rsid w:val="00F0776E"/>
    <w:rsid w:val="00F10AC4"/>
    <w:rsid w:val="00F11FE5"/>
    <w:rsid w:val="00F12047"/>
    <w:rsid w:val="00F120C0"/>
    <w:rsid w:val="00F1278E"/>
    <w:rsid w:val="00F1325A"/>
    <w:rsid w:val="00F13E2B"/>
    <w:rsid w:val="00F147B3"/>
    <w:rsid w:val="00F14C93"/>
    <w:rsid w:val="00F1604E"/>
    <w:rsid w:val="00F1677C"/>
    <w:rsid w:val="00F1694A"/>
    <w:rsid w:val="00F16C87"/>
    <w:rsid w:val="00F16F98"/>
    <w:rsid w:val="00F171A4"/>
    <w:rsid w:val="00F17916"/>
    <w:rsid w:val="00F20E2D"/>
    <w:rsid w:val="00F22CC0"/>
    <w:rsid w:val="00F239C4"/>
    <w:rsid w:val="00F23A61"/>
    <w:rsid w:val="00F23DF5"/>
    <w:rsid w:val="00F24392"/>
    <w:rsid w:val="00F24F1F"/>
    <w:rsid w:val="00F268D0"/>
    <w:rsid w:val="00F2748B"/>
    <w:rsid w:val="00F27864"/>
    <w:rsid w:val="00F31C91"/>
    <w:rsid w:val="00F32262"/>
    <w:rsid w:val="00F33B1A"/>
    <w:rsid w:val="00F34083"/>
    <w:rsid w:val="00F347A0"/>
    <w:rsid w:val="00F3488D"/>
    <w:rsid w:val="00F348BA"/>
    <w:rsid w:val="00F35E2C"/>
    <w:rsid w:val="00F367DF"/>
    <w:rsid w:val="00F36A4A"/>
    <w:rsid w:val="00F36DEC"/>
    <w:rsid w:val="00F375E8"/>
    <w:rsid w:val="00F37D0C"/>
    <w:rsid w:val="00F40B2B"/>
    <w:rsid w:val="00F415A8"/>
    <w:rsid w:val="00F42063"/>
    <w:rsid w:val="00F4300D"/>
    <w:rsid w:val="00F43FF9"/>
    <w:rsid w:val="00F44A25"/>
    <w:rsid w:val="00F45CB1"/>
    <w:rsid w:val="00F46405"/>
    <w:rsid w:val="00F469E1"/>
    <w:rsid w:val="00F4797F"/>
    <w:rsid w:val="00F501B0"/>
    <w:rsid w:val="00F506DB"/>
    <w:rsid w:val="00F5107D"/>
    <w:rsid w:val="00F51205"/>
    <w:rsid w:val="00F519AE"/>
    <w:rsid w:val="00F53147"/>
    <w:rsid w:val="00F53722"/>
    <w:rsid w:val="00F53AFD"/>
    <w:rsid w:val="00F57A13"/>
    <w:rsid w:val="00F57D5D"/>
    <w:rsid w:val="00F6137C"/>
    <w:rsid w:val="00F61393"/>
    <w:rsid w:val="00F620A4"/>
    <w:rsid w:val="00F63239"/>
    <w:rsid w:val="00F63FC6"/>
    <w:rsid w:val="00F64124"/>
    <w:rsid w:val="00F64F98"/>
    <w:rsid w:val="00F66454"/>
    <w:rsid w:val="00F6698C"/>
    <w:rsid w:val="00F6716D"/>
    <w:rsid w:val="00F70734"/>
    <w:rsid w:val="00F71867"/>
    <w:rsid w:val="00F7202A"/>
    <w:rsid w:val="00F72061"/>
    <w:rsid w:val="00F721B6"/>
    <w:rsid w:val="00F73355"/>
    <w:rsid w:val="00F734C5"/>
    <w:rsid w:val="00F7465F"/>
    <w:rsid w:val="00F7472D"/>
    <w:rsid w:val="00F74C0F"/>
    <w:rsid w:val="00F75BC6"/>
    <w:rsid w:val="00F76480"/>
    <w:rsid w:val="00F76D6D"/>
    <w:rsid w:val="00F77B6E"/>
    <w:rsid w:val="00F804E7"/>
    <w:rsid w:val="00F8197B"/>
    <w:rsid w:val="00F824B8"/>
    <w:rsid w:val="00F83139"/>
    <w:rsid w:val="00F83207"/>
    <w:rsid w:val="00F84394"/>
    <w:rsid w:val="00F85B4D"/>
    <w:rsid w:val="00F862E4"/>
    <w:rsid w:val="00F86842"/>
    <w:rsid w:val="00F869C1"/>
    <w:rsid w:val="00F86ECE"/>
    <w:rsid w:val="00F8752C"/>
    <w:rsid w:val="00F87DE5"/>
    <w:rsid w:val="00F91D56"/>
    <w:rsid w:val="00F9272E"/>
    <w:rsid w:val="00F92915"/>
    <w:rsid w:val="00F92DC7"/>
    <w:rsid w:val="00F93424"/>
    <w:rsid w:val="00F93CBA"/>
    <w:rsid w:val="00F93EE3"/>
    <w:rsid w:val="00F94A9D"/>
    <w:rsid w:val="00F9556F"/>
    <w:rsid w:val="00F95774"/>
    <w:rsid w:val="00F96655"/>
    <w:rsid w:val="00F96A45"/>
    <w:rsid w:val="00F976B3"/>
    <w:rsid w:val="00F97762"/>
    <w:rsid w:val="00F97CD4"/>
    <w:rsid w:val="00F97CD6"/>
    <w:rsid w:val="00F97DAA"/>
    <w:rsid w:val="00FA0BAF"/>
    <w:rsid w:val="00FA21D8"/>
    <w:rsid w:val="00FA220A"/>
    <w:rsid w:val="00FA28ED"/>
    <w:rsid w:val="00FA4834"/>
    <w:rsid w:val="00FA5E89"/>
    <w:rsid w:val="00FA662C"/>
    <w:rsid w:val="00FA742E"/>
    <w:rsid w:val="00FA7DB5"/>
    <w:rsid w:val="00FA7E62"/>
    <w:rsid w:val="00FB0BAA"/>
    <w:rsid w:val="00FB1178"/>
    <w:rsid w:val="00FB220E"/>
    <w:rsid w:val="00FB2220"/>
    <w:rsid w:val="00FB236C"/>
    <w:rsid w:val="00FB313A"/>
    <w:rsid w:val="00FB3E14"/>
    <w:rsid w:val="00FB4782"/>
    <w:rsid w:val="00FB49A4"/>
    <w:rsid w:val="00FB4B24"/>
    <w:rsid w:val="00FB5F2F"/>
    <w:rsid w:val="00FB6409"/>
    <w:rsid w:val="00FB7D6A"/>
    <w:rsid w:val="00FB7DB7"/>
    <w:rsid w:val="00FC0501"/>
    <w:rsid w:val="00FC0E23"/>
    <w:rsid w:val="00FC193A"/>
    <w:rsid w:val="00FC25A9"/>
    <w:rsid w:val="00FC2E7E"/>
    <w:rsid w:val="00FC347E"/>
    <w:rsid w:val="00FC3974"/>
    <w:rsid w:val="00FC4586"/>
    <w:rsid w:val="00FC4663"/>
    <w:rsid w:val="00FC5ADF"/>
    <w:rsid w:val="00FC5BAE"/>
    <w:rsid w:val="00FC5D20"/>
    <w:rsid w:val="00FC5EB8"/>
    <w:rsid w:val="00FC766F"/>
    <w:rsid w:val="00FC7DA5"/>
    <w:rsid w:val="00FD0264"/>
    <w:rsid w:val="00FD1191"/>
    <w:rsid w:val="00FD1E85"/>
    <w:rsid w:val="00FD29AB"/>
    <w:rsid w:val="00FD2B0F"/>
    <w:rsid w:val="00FD3C6C"/>
    <w:rsid w:val="00FD44D0"/>
    <w:rsid w:val="00FD64DA"/>
    <w:rsid w:val="00FD6A0F"/>
    <w:rsid w:val="00FD6AFA"/>
    <w:rsid w:val="00FD6C38"/>
    <w:rsid w:val="00FD7766"/>
    <w:rsid w:val="00FE0AEF"/>
    <w:rsid w:val="00FE0BC1"/>
    <w:rsid w:val="00FE0DD4"/>
    <w:rsid w:val="00FE0FA5"/>
    <w:rsid w:val="00FE1500"/>
    <w:rsid w:val="00FE16FB"/>
    <w:rsid w:val="00FE3B64"/>
    <w:rsid w:val="00FE48C0"/>
    <w:rsid w:val="00FE4EC9"/>
    <w:rsid w:val="00FE4F80"/>
    <w:rsid w:val="00FE50B3"/>
    <w:rsid w:val="00FE5173"/>
    <w:rsid w:val="00FE5CF6"/>
    <w:rsid w:val="00FE6CCB"/>
    <w:rsid w:val="00FE7CFB"/>
    <w:rsid w:val="00FE7EDE"/>
    <w:rsid w:val="00FF02B1"/>
    <w:rsid w:val="00FF07AA"/>
    <w:rsid w:val="00FF26B8"/>
    <w:rsid w:val="00FF26C1"/>
    <w:rsid w:val="00FF35C3"/>
    <w:rsid w:val="00FF3AE1"/>
    <w:rsid w:val="00FF4F17"/>
    <w:rsid w:val="00FF5E8B"/>
    <w:rsid w:val="00FF6261"/>
    <w:rsid w:val="00FF6BD8"/>
    <w:rsid w:val="00FF711E"/>
    <w:rsid w:val="00FF71C9"/>
    <w:rsid w:val="00FF7594"/>
    <w:rsid w:val="00FF78E1"/>
    <w:rsid w:val="065767B7"/>
    <w:rsid w:val="07E383FE"/>
    <w:rsid w:val="087BD0EE"/>
    <w:rsid w:val="09748007"/>
    <w:rsid w:val="0F3158B2"/>
    <w:rsid w:val="11A6F248"/>
    <w:rsid w:val="121619C5"/>
    <w:rsid w:val="1CC9E633"/>
    <w:rsid w:val="1CF9389E"/>
    <w:rsid w:val="251A2208"/>
    <w:rsid w:val="28A36C99"/>
    <w:rsid w:val="2E93C031"/>
    <w:rsid w:val="31F45C52"/>
    <w:rsid w:val="34DCB419"/>
    <w:rsid w:val="367D55B7"/>
    <w:rsid w:val="3ABEB291"/>
    <w:rsid w:val="40280004"/>
    <w:rsid w:val="4502EF2B"/>
    <w:rsid w:val="4DE333D5"/>
    <w:rsid w:val="52F63F17"/>
    <w:rsid w:val="56B26DDD"/>
    <w:rsid w:val="5A496354"/>
    <w:rsid w:val="68AE3A77"/>
    <w:rsid w:val="68DDCCC5"/>
    <w:rsid w:val="6D9F1566"/>
    <w:rsid w:val="6E50DD15"/>
    <w:rsid w:val="7505B090"/>
    <w:rsid w:val="7C0040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0388"/>
    <o:shapelayout v:ext="edit">
      <o:idmap v:ext="edit" data="1"/>
    </o:shapelayout>
  </w:shapeDefaults>
  <w:decimalSymbol w:val=","/>
  <w:listSeparator w:val=";"/>
  <w14:docId w14:val="16A6B3CE"/>
  <w15:docId w15:val="{850DF36F-0C16-435E-96E3-4D9EED883E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D5E60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817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3160B7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F97CD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E37A7D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2817A3"/>
    <w:rPr>
      <w:rFonts w:ascii="Cambria" w:eastAsia="Times New Roman" w:hAnsi="Cambria" w:cs="Times New Roman"/>
      <w:b/>
      <w:bCs/>
      <w:kern w:val="32"/>
      <w:sz w:val="32"/>
      <w:szCs w:val="32"/>
    </w:rPr>
  </w:style>
  <w:style w:type="table" w:styleId="TableGrid">
    <w:name w:val="Table Grid"/>
    <w:basedOn w:val="TableNormal"/>
    <w:rsid w:val="00F831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rsid w:val="004D5D73"/>
    <w:pPr>
      <w:tabs>
        <w:tab w:val="center" w:pos="4844"/>
        <w:tab w:val="right" w:pos="9689"/>
      </w:tabs>
    </w:pPr>
    <w:rPr>
      <w:lang w:val="x-none" w:eastAsia="x-none"/>
    </w:rPr>
  </w:style>
  <w:style w:type="character" w:customStyle="1" w:styleId="HeaderChar">
    <w:name w:val="Header Char"/>
    <w:link w:val="Header"/>
    <w:rsid w:val="004D5D73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4D5D73"/>
    <w:pPr>
      <w:tabs>
        <w:tab w:val="center" w:pos="4844"/>
        <w:tab w:val="right" w:pos="9689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4D5D73"/>
    <w:rPr>
      <w:sz w:val="24"/>
      <w:szCs w:val="24"/>
    </w:rPr>
  </w:style>
  <w:style w:type="table" w:styleId="Table3Deffects3">
    <w:name w:val="Table 3D effects 3"/>
    <w:basedOn w:val="TableNormal"/>
    <w:rsid w:val="00B25C97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Caption">
    <w:name w:val="caption"/>
    <w:aliases w:val="CaptionCFMU"/>
    <w:basedOn w:val="Normal"/>
    <w:next w:val="Normal"/>
    <w:qFormat/>
    <w:rsid w:val="005C2CE6"/>
    <w:rPr>
      <w:b/>
      <w:bCs/>
      <w:sz w:val="20"/>
      <w:szCs w:val="20"/>
    </w:rPr>
  </w:style>
  <w:style w:type="paragraph" w:styleId="DocumentMap">
    <w:name w:val="Document Map"/>
    <w:basedOn w:val="Normal"/>
    <w:link w:val="DocumentMapChar"/>
    <w:rsid w:val="00A32667"/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rsid w:val="00A32667"/>
    <w:rPr>
      <w:rFonts w:ascii="Tahoma" w:hAnsi="Tahoma" w:cs="Tahoma"/>
      <w:sz w:val="16"/>
      <w:szCs w:val="16"/>
    </w:rPr>
  </w:style>
  <w:style w:type="character" w:customStyle="1" w:styleId="apple-style-span">
    <w:name w:val="apple-style-span"/>
    <w:basedOn w:val="DefaultParagraphFont"/>
    <w:rsid w:val="00A32667"/>
  </w:style>
  <w:style w:type="character" w:styleId="Hyperlink">
    <w:name w:val="Hyperlink"/>
    <w:uiPriority w:val="99"/>
    <w:unhideWhenUsed/>
    <w:rsid w:val="00A32667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3266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PreformattedChar">
    <w:name w:val="HTML Preformatted Char"/>
    <w:link w:val="HTMLPreformatted"/>
    <w:uiPriority w:val="99"/>
    <w:rsid w:val="00A32667"/>
    <w:rPr>
      <w:rFonts w:ascii="Courier New" w:hAnsi="Courier New" w:cs="Courier New"/>
    </w:rPr>
  </w:style>
  <w:style w:type="character" w:customStyle="1" w:styleId="apple-converted-space">
    <w:name w:val="apple-converted-space"/>
    <w:basedOn w:val="DefaultParagraphFont"/>
    <w:rsid w:val="004900EF"/>
  </w:style>
  <w:style w:type="paragraph" w:styleId="BalloonText">
    <w:name w:val="Balloon Text"/>
    <w:basedOn w:val="Normal"/>
    <w:link w:val="BalloonTextChar"/>
    <w:rsid w:val="00A7459B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rsid w:val="00A7459B"/>
    <w:rPr>
      <w:rFonts w:ascii="Tahoma" w:hAnsi="Tahoma" w:cs="Tahoma"/>
      <w:sz w:val="16"/>
      <w:szCs w:val="16"/>
    </w:rPr>
  </w:style>
  <w:style w:type="paragraph" w:customStyle="1" w:styleId="Table">
    <w:name w:val="Table"/>
    <w:basedOn w:val="Normal"/>
    <w:rsid w:val="0006231B"/>
    <w:pPr>
      <w:snapToGrid w:val="0"/>
      <w:spacing w:before="120"/>
      <w:jc w:val="both"/>
    </w:pPr>
    <w:rPr>
      <w:rFonts w:eastAsia="Calibri"/>
      <w:lang w:val="en-US"/>
    </w:rPr>
  </w:style>
  <w:style w:type="paragraph" w:styleId="z-TopofForm">
    <w:name w:val="HTML Top of Form"/>
    <w:basedOn w:val="Normal"/>
    <w:next w:val="Normal"/>
    <w:link w:val="z-TopofFormChar"/>
    <w:hidden/>
    <w:rsid w:val="00491953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rsid w:val="00491953"/>
    <w:rPr>
      <w:rFonts w:ascii="Arial" w:hAnsi="Arial" w:cs="Arial"/>
      <w:vanish/>
      <w:sz w:val="16"/>
      <w:szCs w:val="16"/>
      <w:lang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491953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rsid w:val="00491953"/>
    <w:rPr>
      <w:rFonts w:ascii="Arial" w:hAnsi="Arial" w:cs="Arial"/>
      <w:vanish/>
      <w:sz w:val="16"/>
      <w:szCs w:val="16"/>
      <w:lang w:eastAsia="en-US"/>
    </w:rPr>
  </w:style>
  <w:style w:type="character" w:styleId="CommentReference">
    <w:name w:val="annotation reference"/>
    <w:basedOn w:val="DefaultParagraphFont"/>
    <w:rsid w:val="003F44CE"/>
    <w:rPr>
      <w:sz w:val="16"/>
      <w:szCs w:val="16"/>
    </w:rPr>
  </w:style>
  <w:style w:type="paragraph" w:styleId="CommentText">
    <w:name w:val="annotation text"/>
    <w:basedOn w:val="Normal"/>
    <w:link w:val="CommentTextChar"/>
    <w:rsid w:val="003F44C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3F44CE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3F44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3F44CE"/>
    <w:rPr>
      <w:b/>
      <w:bCs/>
      <w:lang w:eastAsia="en-US"/>
    </w:rPr>
  </w:style>
  <w:style w:type="paragraph" w:styleId="FootnoteText">
    <w:name w:val="footnote text"/>
    <w:basedOn w:val="Normal"/>
    <w:link w:val="FootnoteTextChar"/>
    <w:semiHidden/>
    <w:unhideWhenUsed/>
    <w:rsid w:val="00C81770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C81770"/>
    <w:rPr>
      <w:lang w:eastAsia="en-US"/>
    </w:rPr>
  </w:style>
  <w:style w:type="character" w:styleId="FootnoteReference">
    <w:name w:val="footnote reference"/>
    <w:basedOn w:val="DefaultParagraphFont"/>
    <w:semiHidden/>
    <w:unhideWhenUsed/>
    <w:rsid w:val="00C81770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1F16BA"/>
    <w:pPr>
      <w:ind w:left="720"/>
      <w:contextualSpacing/>
    </w:pPr>
  </w:style>
  <w:style w:type="character" w:customStyle="1" w:styleId="ListParagraphChar">
    <w:name w:val="List Paragraph Char"/>
    <w:link w:val="ListParagraph"/>
    <w:uiPriority w:val="34"/>
    <w:locked/>
    <w:rsid w:val="00F92915"/>
    <w:rPr>
      <w:sz w:val="24"/>
      <w:szCs w:val="24"/>
      <w:lang w:eastAsia="en-US"/>
    </w:rPr>
  </w:style>
  <w:style w:type="paragraph" w:styleId="Revision">
    <w:name w:val="Revision"/>
    <w:hidden/>
    <w:uiPriority w:val="99"/>
    <w:semiHidden/>
    <w:rsid w:val="00D97587"/>
    <w:rPr>
      <w:sz w:val="24"/>
      <w:szCs w:val="24"/>
      <w:lang w:eastAsia="en-US"/>
    </w:rPr>
  </w:style>
  <w:style w:type="table" w:styleId="GridTable5Dark-Accent1">
    <w:name w:val="Grid Table 5 Dark Accent 1"/>
    <w:basedOn w:val="TableNormal"/>
    <w:uiPriority w:val="50"/>
    <w:rsid w:val="00716E5C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paragraph" w:styleId="NoSpacing">
    <w:name w:val="No Spacing"/>
    <w:uiPriority w:val="1"/>
    <w:qFormat/>
    <w:rsid w:val="003B142B"/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styleId="PlaceholderText">
    <w:name w:val="Placeholder Text"/>
    <w:basedOn w:val="DefaultParagraphFont"/>
    <w:uiPriority w:val="99"/>
    <w:semiHidden/>
    <w:rsid w:val="001C4723"/>
    <w:rPr>
      <w:color w:val="808080"/>
    </w:rPr>
  </w:style>
  <w:style w:type="paragraph" w:styleId="NormalWeb">
    <w:name w:val="Normal (Web)"/>
    <w:basedOn w:val="Normal"/>
    <w:uiPriority w:val="99"/>
    <w:unhideWhenUsed/>
    <w:rsid w:val="00E32129"/>
    <w:pPr>
      <w:spacing w:before="100" w:beforeAutospacing="1" w:after="100" w:afterAutospacing="1"/>
    </w:pPr>
    <w:rPr>
      <w:lang w:val="en-US"/>
    </w:rPr>
  </w:style>
  <w:style w:type="table" w:styleId="GridTable4-Accent1">
    <w:name w:val="Grid Table 4 Accent 1"/>
    <w:basedOn w:val="TableNormal"/>
    <w:uiPriority w:val="49"/>
    <w:rsid w:val="00556F01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extrun">
    <w:name w:val="normaltextrun"/>
    <w:basedOn w:val="DefaultParagraphFont"/>
    <w:rsid w:val="00C4742E"/>
  </w:style>
  <w:style w:type="character" w:customStyle="1" w:styleId="findhit">
    <w:name w:val="findhit"/>
    <w:basedOn w:val="DefaultParagraphFont"/>
    <w:rsid w:val="00C4742E"/>
  </w:style>
  <w:style w:type="character" w:customStyle="1" w:styleId="eop">
    <w:name w:val="eop"/>
    <w:basedOn w:val="DefaultParagraphFont"/>
    <w:rsid w:val="00C4742E"/>
  </w:style>
  <w:style w:type="paragraph" w:customStyle="1" w:styleId="paragraph">
    <w:name w:val="paragraph"/>
    <w:basedOn w:val="Normal"/>
    <w:rsid w:val="00541EC9"/>
    <w:pPr>
      <w:spacing w:before="100" w:beforeAutospacing="1" w:after="100" w:afterAutospacing="1"/>
    </w:pPr>
    <w:rPr>
      <w:lang w:val="en-US"/>
    </w:rPr>
  </w:style>
  <w:style w:type="character" w:styleId="Strong">
    <w:name w:val="Strong"/>
    <w:basedOn w:val="DefaultParagraphFont"/>
    <w:uiPriority w:val="22"/>
    <w:qFormat/>
    <w:rsid w:val="0085152A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4677D0"/>
    <w:rPr>
      <w:color w:val="605E5C"/>
      <w:shd w:val="clear" w:color="auto" w:fill="E1DFDD"/>
    </w:rPr>
  </w:style>
  <w:style w:type="paragraph" w:customStyle="1" w:styleId="Links">
    <w:name w:val="Links"/>
    <w:basedOn w:val="Normal"/>
    <w:link w:val="LinksChar"/>
    <w:qFormat/>
    <w:rsid w:val="00544BEC"/>
    <w:pPr>
      <w:numPr>
        <w:numId w:val="1"/>
      </w:numPr>
      <w:spacing w:before="240"/>
      <w:jc w:val="both"/>
    </w:pPr>
    <w:rPr>
      <w:i/>
      <w:color w:val="0000FF"/>
      <w:u w:val="single"/>
    </w:rPr>
  </w:style>
  <w:style w:type="character" w:customStyle="1" w:styleId="LinksChar">
    <w:name w:val="Links Char"/>
    <w:basedOn w:val="ListParagraphChar"/>
    <w:link w:val="Links"/>
    <w:rsid w:val="00544BEC"/>
    <w:rPr>
      <w:i/>
      <w:color w:val="0000FF"/>
      <w:sz w:val="24"/>
      <w:szCs w:val="24"/>
      <w:u w:val="single"/>
      <w:lang w:eastAsia="en-US"/>
    </w:rPr>
  </w:style>
  <w:style w:type="character" w:customStyle="1" w:styleId="scxw159490660">
    <w:name w:val="scxw159490660"/>
    <w:basedOn w:val="DefaultParagraphFont"/>
    <w:rsid w:val="004C7BE3"/>
  </w:style>
  <w:style w:type="character" w:customStyle="1" w:styleId="scxw18121104">
    <w:name w:val="scxw18121104"/>
    <w:basedOn w:val="DefaultParagraphFont"/>
    <w:rsid w:val="004C7BE3"/>
  </w:style>
  <w:style w:type="character" w:customStyle="1" w:styleId="scxw64604852">
    <w:name w:val="scxw64604852"/>
    <w:basedOn w:val="DefaultParagraphFont"/>
    <w:rsid w:val="00C16E1D"/>
  </w:style>
  <w:style w:type="character" w:customStyle="1" w:styleId="wacimagecontainer">
    <w:name w:val="wacimagecontainer"/>
    <w:basedOn w:val="DefaultParagraphFont"/>
    <w:rsid w:val="00C16E1D"/>
  </w:style>
  <w:style w:type="character" w:customStyle="1" w:styleId="ui-provider">
    <w:name w:val="ui-provider"/>
    <w:basedOn w:val="DefaultParagraphFont"/>
    <w:rsid w:val="002B1ADA"/>
  </w:style>
  <w:style w:type="character" w:customStyle="1" w:styleId="Heading3Char">
    <w:name w:val="Heading 3 Char"/>
    <w:basedOn w:val="DefaultParagraphFont"/>
    <w:link w:val="Heading3"/>
    <w:semiHidden/>
    <w:rsid w:val="003160B7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Heading5Char">
    <w:name w:val="Heading 5 Char"/>
    <w:basedOn w:val="DefaultParagraphFont"/>
    <w:link w:val="Heading5"/>
    <w:semiHidden/>
    <w:rsid w:val="00E37A7D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semiHidden/>
    <w:rsid w:val="00F97CD6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en-US"/>
    </w:rPr>
  </w:style>
  <w:style w:type="paragraph" w:customStyle="1" w:styleId="Subtitle1">
    <w:name w:val="Subtitle1"/>
    <w:basedOn w:val="Normal"/>
    <w:rsid w:val="00894DAF"/>
    <w:pPr>
      <w:keepNext/>
      <w:spacing w:before="120"/>
      <w:jc w:val="both"/>
    </w:pPr>
    <w:rPr>
      <w:b/>
      <w:szCs w:val="2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0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3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2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38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1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78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0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01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0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9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5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00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31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52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393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8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27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281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49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74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8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6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992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1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37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00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18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3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95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8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2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0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32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56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17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38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9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1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7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3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24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1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93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53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6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10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0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23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70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2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0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87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859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6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04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33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8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53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57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6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44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52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62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65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060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62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30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7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9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7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6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9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47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2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34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8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86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6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51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58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1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932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63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673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8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17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75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4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13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4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39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6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67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9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901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47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84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80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0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13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4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64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59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88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22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93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27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3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43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94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84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6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34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24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143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47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05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11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9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928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9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8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5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6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15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3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1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1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64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94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6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0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2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9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48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4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4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72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1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68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10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3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8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96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83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8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1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24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43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64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56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12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6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76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1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5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23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50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86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4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95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23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29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4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10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45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3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2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9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71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96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50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64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61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452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42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85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25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64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71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23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94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50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08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98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14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65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521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1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837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91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872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81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8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27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72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46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93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43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72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16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2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5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9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80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25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1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0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94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66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22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4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7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151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5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21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7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39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07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13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41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8173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942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09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46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4620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9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73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5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7580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11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27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99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26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08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8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84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8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1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634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53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131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72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9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93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63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7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66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83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40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10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78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38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56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674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91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46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20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63" Type="http://schemas.openxmlformats.org/officeDocument/2006/relationships/footer" Target="footer3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image" Target="media/image17.png"/><Relationship Id="rId11" Type="http://schemas.openxmlformats.org/officeDocument/2006/relationships/image" Target="media/image1.wmf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header" Target="header1.xml"/><Relationship Id="rId5" Type="http://schemas.openxmlformats.org/officeDocument/2006/relationships/numbering" Target="numbering.xml"/><Relationship Id="rId61" Type="http://schemas.openxmlformats.org/officeDocument/2006/relationships/footer" Target="footer2.xml"/><Relationship Id="rId19" Type="http://schemas.openxmlformats.org/officeDocument/2006/relationships/image" Target="media/image7.png"/><Relationship Id="rId14" Type="http://schemas.openxmlformats.org/officeDocument/2006/relationships/control" Target="activeX/activeX2.xm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image" Target="media/image39.png"/><Relationship Id="rId3" Type="http://schemas.openxmlformats.org/officeDocument/2006/relationships/customXml" Target="../customXml/item3.xml"/><Relationship Id="rId12" Type="http://schemas.openxmlformats.org/officeDocument/2006/relationships/control" Target="activeX/activeX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header" Target="header2.xml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10" Type="http://schemas.openxmlformats.org/officeDocument/2006/relationships/endnotes" Target="endnotes.xml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footer" Target="footer1.xml"/><Relationship Id="rId65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2.wmf"/><Relationship Id="rId18" Type="http://schemas.openxmlformats.org/officeDocument/2006/relationships/image" Target="media/image6.png"/><Relationship Id="rId39" Type="http://schemas.openxmlformats.org/officeDocument/2006/relationships/image" Target="media/image2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spars.rutkis\AppData\Roaming\Microsoft\Templates\IRF.dotm" TargetMode="Externa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activeX1.xml><?xml version="1.0" encoding="utf-8"?>
<ax:ocx xmlns:ax="http://schemas.microsoft.com/office/2006/activeX" xmlns:r="http://schemas.openxmlformats.org/officeDocument/2006/relationships" ax:classid="{8BD21D50-EC42-11CE-9E0D-00AA006002F3}" ax:persistence="persistStorage" r:id="rId1"/>
</file>

<file path=word/activeX/activeX2.xml><?xml version="1.0" encoding="utf-8"?>
<ax:ocx xmlns:ax="http://schemas.microsoft.com/office/2006/activeX" xmlns:r="http://schemas.openxmlformats.org/officeDocument/2006/relationships" ax:classid="{8BD21D50-EC42-11CE-9E0D-00AA006002F3}" ax:persistence="persistStorage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C xmlns="b65d37fc-5335-47ce-b298-477afd94d99b" xsi:nil="true"/>
    <Deliverable_x0020_Version xmlns="b65d37fc-5335-47ce-b298-477afd94d99b" xsi:nil="true"/>
    <Deliverable_x0020_Id xmlns="b65d37fc-5335-47ce-b298-477afd94d99b" xsi:nil="true"/>
    <Delivery_x0020_Date xmlns="b65d37fc-5335-47ce-b298-477afd94d99b" xsi:nil="true"/>
    <RfA xmlns="b65d37fc-5335-47ce-b298-477afd94d99b" xsi:nil="true"/>
    <Deliverable_x0020_Status xmlns="b65d37fc-5335-47ce-b298-477afd94d99b" xsi:nil="true"/>
    <TaxCatchAll xmlns="ffcdf2b0-1459-4444-989c-847f95dff766" xsi:nil="true"/>
    <lcf76f155ced4ddcb4097134ff3c332f xmlns="b65d37fc-5335-47ce-b298-477afd94d99b">
      <Terms xmlns="http://schemas.microsoft.com/office/infopath/2007/PartnerControls">
        <TermInfo xmlns="http://schemas.microsoft.com/office/infopath/2007/PartnerControls">
          <TermName xmlns="http://schemas.microsoft.com/office/infopath/2007/PartnerControls"/>
          <TermId xmlns="http://schemas.microsoft.com/office/infopath/2007/PartnerControls"/>
        </TermInfo>
      </Terms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F8B0C3FB496384B92CB0277224434C8" ma:contentTypeVersion="28" ma:contentTypeDescription="Create a new document." ma:contentTypeScope="" ma:versionID="46b2833c54ea31a171b1ac04620b7ab3">
  <xsd:schema xmlns:xsd="http://www.w3.org/2001/XMLSchema" xmlns:xs="http://www.w3.org/2001/XMLSchema" xmlns:p="http://schemas.microsoft.com/office/2006/metadata/properties" xmlns:ns2="b65d37fc-5335-47ce-b298-477afd94d99b" xmlns:ns3="ffcdf2b0-1459-4444-989c-847f95dff766" targetNamespace="http://schemas.microsoft.com/office/2006/metadata/properties" ma:root="true" ma:fieldsID="fc293838794196c54457b8a47e83e9df" ns2:_="" ns3:_="">
    <xsd:import namespace="b65d37fc-5335-47ce-b298-477afd94d99b"/>
    <xsd:import namespace="ffcdf2b0-1459-4444-989c-847f95dff766"/>
    <xsd:element name="properties">
      <xsd:complexType>
        <xsd:sequence>
          <xsd:element name="documentManagement">
            <xsd:complexType>
              <xsd:all>
                <xsd:element ref="ns2:Deliverable_x0020_Id" minOccurs="0"/>
                <xsd:element ref="ns2:Deliverable_x0020_Status" minOccurs="0"/>
                <xsd:element ref="ns2:Deliverable_x0020_Version" minOccurs="0"/>
                <xsd:element ref="ns2:RfA" minOccurs="0"/>
                <xsd:element ref="ns2:Delivery_x0020_Date" minOccurs="0"/>
                <xsd:element ref="ns2:SC" minOccurs="0"/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d37fc-5335-47ce-b298-477afd94d99b" elementFormDefault="qualified">
    <xsd:import namespace="http://schemas.microsoft.com/office/2006/documentManagement/types"/>
    <xsd:import namespace="http://schemas.microsoft.com/office/infopath/2007/PartnerControls"/>
    <xsd:element name="Deliverable_x0020_Id" ma:index="4" nillable="true" ma:displayName="Deliverable Id" ma:description="It is required for deliveries" ma:internalName="Deliverable_x0020_Id" ma:readOnly="false">
      <xsd:simpleType>
        <xsd:restriction base="dms:Text">
          <xsd:maxLength value="255"/>
        </xsd:restriction>
      </xsd:simpleType>
    </xsd:element>
    <xsd:element name="Deliverable_x0020_Status" ma:index="5" nillable="true" ma:displayName="Deliverable Status" ma:description="Status of the deliverable version." ma:format="Dropdown" ma:internalName="Deliverable_x0020_Status" ma:readOnly="false">
      <xsd:simpleType>
        <xsd:restriction base="dms:Choice">
          <xsd:enumeration value="Working"/>
          <xsd:enumeration value="Internal QR"/>
          <xsd:enumeration value="Draft"/>
          <xsd:enumeration value="SfI"/>
          <xsd:enumeration value="SfR"/>
          <xsd:enumeration value="SfA"/>
        </xsd:restriction>
      </xsd:simpleType>
    </xsd:element>
    <xsd:element name="Deliverable_x0020_Version" ma:index="6" nillable="true" ma:displayName="Deliverable Version" ma:description="Version of the deliverable (TAXUD version)" ma:internalName="Deliverable_x0020_Version" ma:readOnly="false">
      <xsd:simpleType>
        <xsd:restriction base="dms:Text">
          <xsd:maxLength value="255"/>
        </xsd:restriction>
      </xsd:simpleType>
    </xsd:element>
    <xsd:element name="RfA" ma:index="7" nillable="true" ma:displayName="RfA" ma:internalName="RfA" ma:readOnly="false">
      <xsd:simpleType>
        <xsd:restriction base="dms:Text">
          <xsd:maxLength value="255"/>
        </xsd:restriction>
      </xsd:simpleType>
    </xsd:element>
    <xsd:element name="Delivery_x0020_Date" ma:index="8" nillable="true" ma:displayName="Delivery Date" ma:description="Only for Deliverables" ma:format="DateOnly" ma:internalName="Delivery_x0020_Date" ma:readOnly="false">
      <xsd:simpleType>
        <xsd:restriction base="dms:DateTime"/>
      </xsd:simpleType>
    </xsd:element>
    <xsd:element name="SC" ma:index="9" nillable="true" ma:displayName="SC" ma:internalName="SC" ma:readOnly="false">
      <xsd:simpleType>
        <xsd:restriction base="dms:Text">
          <xsd:maxLength value="255"/>
        </xsd:restriction>
      </xsd:simple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d6837251-29ea-4b68-89a9-9f41a84048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cdf2b0-1459-4444-989c-847f95dff76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dc3efaef-d65d-454e-a102-2afb12e09a8e}" ma:internalName="TaxCatchAll" ma:showField="CatchAllData" ma:web="ffcdf2b0-1459-4444-989c-847f95dff7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8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434CF7E-14AB-43A2-B21F-0F8332BFD441}">
  <ds:schemaRefs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dcmitype/"/>
    <ds:schemaRef ds:uri="ffcdf2b0-1459-4444-989c-847f95dff766"/>
    <ds:schemaRef ds:uri="http://purl.org/dc/terms/"/>
    <ds:schemaRef ds:uri="http://schemas.microsoft.com/office/2006/documentManagement/types"/>
    <ds:schemaRef ds:uri="b65d37fc-5335-47ce-b298-477afd94d99b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84FC16EB-0656-46C8-A569-3B266CCA7D6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9558D4C-B438-4D76-A910-67B76D132A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5d37fc-5335-47ce-b298-477afd94d99b"/>
    <ds:schemaRef ds:uri="ffcdf2b0-1459-4444-989c-847f95dff76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852A4A2-307C-4B60-B88E-DD5249449F1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IRF.dotm</Template>
  <TotalTime>354</TotalTime>
  <Pages>18</Pages>
  <Words>2931</Words>
  <Characters>20129</Characters>
  <Application>Microsoft Office Word</Application>
  <DocSecurity>0</DocSecurity>
  <Lines>718</Lines>
  <Paragraphs>384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22676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DG TAXUD IT</dc:creator>
  <cp:keywords>NCTS-P6</cp:keywords>
  <cp:lastModifiedBy>DESCHUYTENEER Tanguy (TAXUD-EXT)</cp:lastModifiedBy>
  <cp:revision>30</cp:revision>
  <cp:lastPrinted>2014-03-17T16:31:00Z</cp:lastPrinted>
  <dcterms:created xsi:type="dcterms:W3CDTF">2024-12-09T02:38:00Z</dcterms:created>
  <dcterms:modified xsi:type="dcterms:W3CDTF">2024-12-20T02:42:00Z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allIssuer">
    <vt:lpwstr>[issuer]</vt:lpwstr>
  </property>
  <property fmtid="{D5CDD505-2E9C-101B-9397-08002B2CF9AE}" pid="3" name="Application">
    <vt:lpwstr>[application]</vt:lpwstr>
  </property>
  <property fmtid="{D5CDD505-2E9C-101B-9397-08002B2CF9AE}" pid="4" name="Incident ID">
    <vt:lpwstr>IMxxxxxx</vt:lpwstr>
  </property>
  <property fmtid="{D5CDD505-2E9C-101B-9397-08002B2CF9AE}" pid="5" name="Change ID">
    <vt:lpwstr>CMxxxxxx</vt:lpwstr>
  </property>
  <property fmtid="{D5CDD505-2E9C-101B-9397-08002B2CF9AE}" pid="6" name="ContentTypeId">
    <vt:lpwstr>0x0101006F8B0C3FB496384B92CB0277224434C8</vt:lpwstr>
  </property>
  <property fmtid="{D5CDD505-2E9C-101B-9397-08002B2CF9AE}" pid="7" name="GrammarlyDocumentId">
    <vt:lpwstr>0fd60f7f02f9c8c4abe483e4732fbad9d3c52923dd68a76bf2abe5b9fc89a45d</vt:lpwstr>
  </property>
  <property fmtid="{D5CDD505-2E9C-101B-9397-08002B2CF9AE}" pid="8" name="MediaServiceImageTags">
    <vt:lpwstr/>
  </property>
  <property fmtid="{D5CDD505-2E9C-101B-9397-08002B2CF9AE}" pid="9" name="_ExtendedDescription">
    <vt:lpwstr/>
  </property>
  <property fmtid="{D5CDD505-2E9C-101B-9397-08002B2CF9AE}" pid="10" name="SfRFilename">
    <vt:lpwstr>| RFC_NCTS-P6_0301_IAR-UCCNCTSP6-158-v0.20.docx</vt:lpwstr>
  </property>
  <property fmtid="{D5CDD505-2E9C-101B-9397-08002B2CF9AE}" pid="11" name="QCNumber">
    <vt:lpwstr>QC53658</vt:lpwstr>
  </property>
  <property fmtid="{D5CDD505-2E9C-101B-9397-08002B2CF9AE}" pid="12" name="MSIP_Label_f4cdc456-5864-460f-beda-883d23b78bbb_Enabled">
    <vt:lpwstr>true</vt:lpwstr>
  </property>
  <property fmtid="{D5CDD505-2E9C-101B-9397-08002B2CF9AE}" pid="13" name="MSIP_Label_f4cdc456-5864-460f-beda-883d23b78bbb_SetDate">
    <vt:lpwstr>2024-12-20T02:42:04Z</vt:lpwstr>
  </property>
  <property fmtid="{D5CDD505-2E9C-101B-9397-08002B2CF9AE}" pid="14" name="MSIP_Label_f4cdc456-5864-460f-beda-883d23b78bbb_Method">
    <vt:lpwstr>Privileged</vt:lpwstr>
  </property>
  <property fmtid="{D5CDD505-2E9C-101B-9397-08002B2CF9AE}" pid="15" name="MSIP_Label_f4cdc456-5864-460f-beda-883d23b78bbb_Name">
    <vt:lpwstr>Publicly Available</vt:lpwstr>
  </property>
  <property fmtid="{D5CDD505-2E9C-101B-9397-08002B2CF9AE}" pid="16" name="MSIP_Label_f4cdc456-5864-460f-beda-883d23b78bbb_SiteId">
    <vt:lpwstr>b24c8b06-522c-46fe-9080-70926f8dddb1</vt:lpwstr>
  </property>
  <property fmtid="{D5CDD505-2E9C-101B-9397-08002B2CF9AE}" pid="17" name="MSIP_Label_f4cdc456-5864-460f-beda-883d23b78bbb_ActionId">
    <vt:lpwstr>cd10a415-7d5a-4feb-a1f9-ffb2d7d8d294</vt:lpwstr>
  </property>
  <property fmtid="{D5CDD505-2E9C-101B-9397-08002B2CF9AE}" pid="18" name="MSIP_Label_f4cdc456-5864-460f-beda-883d23b78bbb_ContentBits">
    <vt:lpwstr>0</vt:lpwstr>
  </property>
</Properties>
</file>